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341D" w:rsidRDefault="001E0A8D" w:rsidP="00D53315">
      <w:pPr>
        <w:pStyle w:val="Titre"/>
      </w:pPr>
      <w:r>
        <w:t>Configuration d’</w:t>
      </w:r>
      <w:r w:rsidR="00D53315">
        <w:t xml:space="preserve">une carte </w:t>
      </w:r>
      <w:proofErr w:type="spellStart"/>
      <w:r w:rsidR="00D53315">
        <w:t>Raspberry</w:t>
      </w:r>
      <w:proofErr w:type="spellEnd"/>
      <w:r w:rsidR="00D53315">
        <w:t xml:space="preserve"> Pi</w:t>
      </w:r>
      <w:r>
        <w:t xml:space="preserve"> en serveur DHCP</w:t>
      </w:r>
      <w:r w:rsidR="00D53315">
        <w:t>.</w:t>
      </w:r>
    </w:p>
    <w:p w:rsidR="00D53315" w:rsidRDefault="00271AE4">
      <w:pPr>
        <w:spacing w:after="200" w:line="276" w:lineRule="auto"/>
        <w:jc w:val="left"/>
      </w:pPr>
      <w:r>
        <w:rPr>
          <w:noProof/>
          <w:lang w:eastAsia="fr-FR"/>
        </w:rPr>
        <w:drawing>
          <wp:inline distT="0" distB="0" distL="0" distR="0">
            <wp:extent cx="6299835" cy="3206750"/>
            <wp:effectExtent l="0" t="0" r="571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logo.png"/>
                    <pic:cNvPicPr/>
                  </pic:nvPicPr>
                  <pic:blipFill>
                    <a:blip r:embed="rId9">
                      <a:extLst>
                        <a:ext uri="{28A0092B-C50C-407E-A947-70E740481C1C}">
                          <a14:useLocalDpi xmlns:a14="http://schemas.microsoft.com/office/drawing/2010/main" val="0"/>
                        </a:ext>
                      </a:extLst>
                    </a:blip>
                    <a:stretch>
                      <a:fillRect/>
                    </a:stretch>
                  </pic:blipFill>
                  <pic:spPr>
                    <a:xfrm>
                      <a:off x="0" y="0"/>
                      <a:ext cx="6299835" cy="3206750"/>
                    </a:xfrm>
                    <a:prstGeom prst="rect">
                      <a:avLst/>
                    </a:prstGeom>
                  </pic:spPr>
                </pic:pic>
              </a:graphicData>
            </a:graphic>
          </wp:inline>
        </w:drawing>
      </w:r>
    </w:p>
    <w:p w:rsidR="00271AE4" w:rsidRDefault="00271AE4">
      <w:pPr>
        <w:spacing w:after="200" w:line="276" w:lineRule="auto"/>
        <w:jc w:val="left"/>
      </w:pPr>
      <w:r>
        <w:br w:type="page"/>
      </w:r>
    </w:p>
    <w:p w:rsidR="002A0260" w:rsidRDefault="002A0260" w:rsidP="002A0260">
      <w:pPr>
        <w:pStyle w:val="Titre"/>
      </w:pPr>
      <w:r>
        <w:lastRenderedPageBreak/>
        <w:t>Le protocole DHCP.</w:t>
      </w:r>
    </w:p>
    <w:p w:rsidR="00D53315" w:rsidRDefault="00C067D5" w:rsidP="001562BF">
      <w:pPr>
        <w:pStyle w:val="Titre2"/>
      </w:pPr>
      <w:r>
        <w:t>Introduction au protocole DHCP (</w:t>
      </w:r>
      <w:proofErr w:type="spellStart"/>
      <w:r>
        <w:t>Dynamic</w:t>
      </w:r>
      <w:proofErr w:type="spellEnd"/>
      <w:r>
        <w:t xml:space="preserve"> Host Control Protocol).</w:t>
      </w:r>
    </w:p>
    <w:p w:rsidR="00C067D5" w:rsidRDefault="00C067D5" w:rsidP="00D53315">
      <w:r>
        <w:t>Ce protocole permet aux administrateurs de réseaux TCP/IP de configurer les postes clients de façon automatique.</w:t>
      </w:r>
    </w:p>
    <w:p w:rsidR="00C067D5" w:rsidRDefault="00C067D5" w:rsidP="001562BF">
      <w:pPr>
        <w:pStyle w:val="Titre3"/>
      </w:pPr>
      <w:r>
        <w:t>Problématique.</w:t>
      </w:r>
    </w:p>
    <w:p w:rsidR="00C067D5" w:rsidRPr="001562BF" w:rsidRDefault="00C067D5" w:rsidP="001562BF">
      <w:pPr>
        <w:pBdr>
          <w:top w:val="single" w:sz="4" w:space="1" w:color="auto"/>
          <w:left w:val="single" w:sz="4" w:space="4" w:color="auto"/>
          <w:bottom w:val="single" w:sz="4" w:space="1" w:color="auto"/>
          <w:right w:val="single" w:sz="4" w:space="4" w:color="auto"/>
        </w:pBdr>
        <w:rPr>
          <w:b/>
        </w:rPr>
      </w:pPr>
      <w:r w:rsidRPr="001562BF">
        <w:rPr>
          <w:b/>
        </w:rPr>
        <w:t>Comment attribuer une adresse IP et gérer un plan d'adressage d'un réseau local de manière efficace et automatique ?</w:t>
      </w:r>
    </w:p>
    <w:p w:rsidR="00C90E4D" w:rsidRDefault="00C90E4D" w:rsidP="00C90E4D">
      <w:pPr>
        <w:keepNext/>
        <w:jc w:val="center"/>
      </w:pPr>
    </w:p>
    <w:p w:rsidR="00C90E4D" w:rsidRDefault="00C90E4D" w:rsidP="00C90E4D">
      <w:pPr>
        <w:keepNext/>
        <w:jc w:val="center"/>
      </w:pPr>
      <w:r>
        <w:rPr>
          <w:noProof/>
          <w:lang w:eastAsia="fr-FR"/>
        </w:rPr>
        <w:drawing>
          <wp:inline distT="0" distB="0" distL="0" distR="0" wp14:anchorId="05BEF7EE" wp14:editId="0A3A0695">
            <wp:extent cx="3541594" cy="2372798"/>
            <wp:effectExtent l="0" t="0" r="1905"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Server.jpg"/>
                    <pic:cNvPicPr/>
                  </pic:nvPicPr>
                  <pic:blipFill>
                    <a:blip r:embed="rId10">
                      <a:extLst>
                        <a:ext uri="{28A0092B-C50C-407E-A947-70E740481C1C}">
                          <a14:useLocalDpi xmlns:a14="http://schemas.microsoft.com/office/drawing/2010/main" val="0"/>
                        </a:ext>
                      </a:extLst>
                    </a:blip>
                    <a:stretch>
                      <a:fillRect/>
                    </a:stretch>
                  </pic:blipFill>
                  <pic:spPr>
                    <a:xfrm>
                      <a:off x="0" y="0"/>
                      <a:ext cx="3537081" cy="2369774"/>
                    </a:xfrm>
                    <a:prstGeom prst="rect">
                      <a:avLst/>
                    </a:prstGeom>
                  </pic:spPr>
                </pic:pic>
              </a:graphicData>
            </a:graphic>
          </wp:inline>
        </w:drawing>
      </w:r>
    </w:p>
    <w:p w:rsidR="001562BF" w:rsidRPr="00C90E4D" w:rsidRDefault="00C90E4D" w:rsidP="00C90E4D">
      <w:pPr>
        <w:pStyle w:val="Lgende"/>
        <w:jc w:val="center"/>
        <w:rPr>
          <w:color w:val="auto"/>
        </w:rPr>
      </w:pPr>
      <w:r w:rsidRPr="00C90E4D">
        <w:rPr>
          <w:color w:val="auto"/>
        </w:rPr>
        <w:t xml:space="preserve">Figure </w:t>
      </w:r>
      <w:r w:rsidRPr="00C90E4D">
        <w:rPr>
          <w:color w:val="auto"/>
        </w:rPr>
        <w:fldChar w:fldCharType="begin"/>
      </w:r>
      <w:r w:rsidRPr="00C90E4D">
        <w:rPr>
          <w:color w:val="auto"/>
        </w:rPr>
        <w:instrText xml:space="preserve"> SEQ Figure \* ARABIC </w:instrText>
      </w:r>
      <w:r w:rsidRPr="00C90E4D">
        <w:rPr>
          <w:color w:val="auto"/>
        </w:rPr>
        <w:fldChar w:fldCharType="separate"/>
      </w:r>
      <w:r w:rsidR="00936604">
        <w:rPr>
          <w:noProof/>
          <w:color w:val="auto"/>
        </w:rPr>
        <w:t>1</w:t>
      </w:r>
      <w:r w:rsidRPr="00C90E4D">
        <w:rPr>
          <w:color w:val="auto"/>
        </w:rPr>
        <w:fldChar w:fldCharType="end"/>
      </w:r>
      <w:r w:rsidRPr="00C90E4D">
        <w:rPr>
          <w:color w:val="auto"/>
        </w:rPr>
        <w:t xml:space="preserve">: Réseau simple avec </w:t>
      </w:r>
      <w:r w:rsidR="003A0AAD">
        <w:rPr>
          <w:color w:val="auto"/>
        </w:rPr>
        <w:t xml:space="preserve">un </w:t>
      </w:r>
      <w:r w:rsidRPr="00C90E4D">
        <w:rPr>
          <w:color w:val="auto"/>
        </w:rPr>
        <w:t>serveur DHCP</w:t>
      </w:r>
    </w:p>
    <w:p w:rsidR="00C067D5" w:rsidRDefault="00C067D5" w:rsidP="00D53315">
      <w:r>
        <w:t>Lorsque l'on connecte une machine à un réseau TCP/IP, cette machine doit disposer :</w:t>
      </w:r>
    </w:p>
    <w:p w:rsidR="00C067D5" w:rsidRDefault="001562BF" w:rsidP="001562BF">
      <w:pPr>
        <w:pStyle w:val="Paragraphedeliste"/>
        <w:numPr>
          <w:ilvl w:val="0"/>
          <w:numId w:val="18"/>
        </w:numPr>
      </w:pPr>
      <w:r>
        <w:t>D’</w:t>
      </w:r>
      <w:r w:rsidR="00C067D5">
        <w:t>une adresse IP unique dans le réseau qui appartient au même réseau logique toutes les autres machines du réseau ;</w:t>
      </w:r>
    </w:p>
    <w:p w:rsidR="00C067D5" w:rsidRDefault="001562BF" w:rsidP="001562BF">
      <w:pPr>
        <w:pStyle w:val="Paragraphedeliste"/>
        <w:numPr>
          <w:ilvl w:val="0"/>
          <w:numId w:val="18"/>
        </w:numPr>
      </w:pPr>
      <w:r>
        <w:t>D’</w:t>
      </w:r>
      <w:r w:rsidR="003A0AAD">
        <w:t>un masque de sous-</w:t>
      </w:r>
      <w:r w:rsidR="00C067D5">
        <w:t xml:space="preserve">réseau, identique </w:t>
      </w:r>
      <w:r w:rsidR="003A0AAD">
        <w:t xml:space="preserve">à </w:t>
      </w:r>
      <w:r w:rsidR="00C067D5">
        <w:t>tou</w:t>
      </w:r>
      <w:r w:rsidR="003A0AAD">
        <w:t>s</w:t>
      </w:r>
      <w:r w:rsidR="00C067D5">
        <w:t xml:space="preserve"> les hôtes du réseau.</w:t>
      </w:r>
    </w:p>
    <w:p w:rsidR="00C067D5" w:rsidRDefault="00C067D5" w:rsidP="00D53315">
      <w:r>
        <w:t>Pour configurer les adr</w:t>
      </w:r>
      <w:r w:rsidR="003A0AAD">
        <w:t>esses IP et les masques de sous-</w:t>
      </w:r>
      <w:r>
        <w:t>réseau de chacune des machines il y a deux solutions :</w:t>
      </w:r>
    </w:p>
    <w:p w:rsidR="005B4D52" w:rsidRDefault="001562BF" w:rsidP="001562BF">
      <w:pPr>
        <w:pStyle w:val="Paragraphedeliste"/>
        <w:numPr>
          <w:ilvl w:val="0"/>
          <w:numId w:val="19"/>
        </w:numPr>
      </w:pPr>
      <w:r w:rsidRPr="00B56341">
        <w:rPr>
          <w:b/>
          <w:u w:val="single"/>
        </w:rPr>
        <w:t>U</w:t>
      </w:r>
      <w:r w:rsidR="00C067D5" w:rsidRPr="00B56341">
        <w:rPr>
          <w:b/>
          <w:u w:val="single"/>
        </w:rPr>
        <w:t>ne configuration manuelle</w:t>
      </w:r>
      <w:r w:rsidR="005B4D52">
        <w:t>. Il s'agit de configurer chaque machine manuellement en évitant d'attribuer deux fois la même configuration à des machines différentes. Le plan d'adressage devra être soigneusement noté sur un document.</w:t>
      </w:r>
    </w:p>
    <w:p w:rsidR="00C067D5" w:rsidRDefault="005B4D52" w:rsidP="001562BF">
      <w:pPr>
        <w:pStyle w:val="Paragraphedeliste"/>
        <w:numPr>
          <w:ilvl w:val="0"/>
          <w:numId w:val="19"/>
        </w:numPr>
      </w:pPr>
      <w:r w:rsidRPr="00B56341">
        <w:rPr>
          <w:b/>
          <w:u w:val="single"/>
        </w:rPr>
        <w:t>Une configuration automatique</w:t>
      </w:r>
      <w:r>
        <w:t>. Il s'agit d'installer un serveur DHCP sur le réseau et de configurer toutes les machines afin qu'elle puisse obtenir de ce serveur leur configuration IP.</w:t>
      </w:r>
    </w:p>
    <w:p w:rsidR="001562BF" w:rsidRDefault="001562BF" w:rsidP="001562BF">
      <w:pPr>
        <w:pStyle w:val="Titre3"/>
      </w:pPr>
      <w:r>
        <w:t>Intérêt du protocole DHCP.</w:t>
      </w:r>
    </w:p>
    <w:p w:rsidR="00B56341" w:rsidRDefault="001562BF" w:rsidP="00D53315">
      <w:r>
        <w:t xml:space="preserve">Le protocole DHCP simplifie la configuration des postes clients. Lors de la configuration manuelle des postes vous pouvez commettre des erreurs de saisie. Ces erreurs peuvent créer des problèmes de </w:t>
      </w:r>
      <w:r>
        <w:lastRenderedPageBreak/>
        <w:t xml:space="preserve">communication ou des incidents liés aux adresses IP dupliquées. La configuration manuelle des machines implique des tâches supplémentaires pour l'administrateur réseau. </w:t>
      </w:r>
    </w:p>
    <w:p w:rsidR="00B56341" w:rsidRDefault="001562BF" w:rsidP="00D53315">
      <w:r>
        <w:t>Une configuration automatique permet de s'assurer que tous les postes clients utilisent des informations de configuration exactes. De plus, la configuration automatique permet de centraliser la gestion de la configuration de tous les postes.</w:t>
      </w:r>
      <w:r w:rsidR="00B56341">
        <w:t xml:space="preserve"> L'utilisation d'un serveur DHCP permet également d'avoir un nombre de postes informatiques plus important que le nombre d'adresses IP disponibles (en supposant que toutes les machines sont pas connectées en même temps sur le réseau).</w:t>
      </w:r>
    </w:p>
    <w:p w:rsidR="00B56341" w:rsidRDefault="00B56341" w:rsidP="00B56341">
      <w:pPr>
        <w:pStyle w:val="Titre2"/>
      </w:pPr>
      <w:r>
        <w:t>Principe d'allocation des adresses IP.</w:t>
      </w:r>
    </w:p>
    <w:p w:rsidR="001562BF" w:rsidRDefault="00E23424" w:rsidP="00D53315">
      <w:r>
        <w:t xml:space="preserve">Le protocole DHCP gère l'attribution et la libération </w:t>
      </w:r>
      <w:r w:rsidR="00D90A93">
        <w:t xml:space="preserve">dynamique </w:t>
      </w:r>
      <w:r>
        <w:t>des configurations IP en louant ces configurations aux clients par l'utilisation d'un bail. Le bail DHCP spécifie la durée pendant laquelle le client peut utiliser les données de config</w:t>
      </w:r>
      <w:r w:rsidR="00DF096B">
        <w:t>uration fournies par le serveur avant de les restituer.</w:t>
      </w:r>
    </w:p>
    <w:p w:rsidR="00DF096B" w:rsidRDefault="00DF096B" w:rsidP="00DF096B">
      <w:pPr>
        <w:pStyle w:val="Paragraphedeliste"/>
        <w:numPr>
          <w:ilvl w:val="0"/>
          <w:numId w:val="20"/>
        </w:numPr>
      </w:pPr>
      <w:r>
        <w:t>L’attribution d’un bail DHCP est appelé processus de création d’un bail DHCP ;</w:t>
      </w:r>
    </w:p>
    <w:p w:rsidR="00DF096B" w:rsidRDefault="00DF096B" w:rsidP="00DF096B">
      <w:pPr>
        <w:pStyle w:val="Paragraphedeliste"/>
        <w:numPr>
          <w:ilvl w:val="0"/>
          <w:numId w:val="20"/>
        </w:numPr>
      </w:pPr>
      <w:r>
        <w:t>Le bail DHCP peut être renouvelé par un processus de renouvellement du bail.</w:t>
      </w:r>
    </w:p>
    <w:p w:rsidR="00DF096B" w:rsidRDefault="00DF096B" w:rsidP="00DF096B">
      <w:pPr>
        <w:pStyle w:val="Titre3"/>
      </w:pPr>
      <w:r>
        <w:t>Création d’un bail DHCP.</w:t>
      </w:r>
    </w:p>
    <w:p w:rsidR="00DF096B" w:rsidRDefault="00DF096B" w:rsidP="00D53315">
      <w:r>
        <w:t>Le processus de création d’un bail comprend 4 phases distinctes :</w:t>
      </w:r>
    </w:p>
    <w:p w:rsidR="00DF096B" w:rsidRDefault="00DF096B" w:rsidP="00DF096B">
      <w:pPr>
        <w:pStyle w:val="Paragraphedeliste"/>
        <w:numPr>
          <w:ilvl w:val="0"/>
          <w:numId w:val="21"/>
        </w:numPr>
      </w:pPr>
      <w:r>
        <w:t>La demande</w:t>
      </w:r>
      <w:r w:rsidR="00E83C87">
        <w:t xml:space="preserve"> de bail</w:t>
      </w:r>
      <w:r>
        <w:t xml:space="preserve"> du client par une requête </w:t>
      </w:r>
      <w:r w:rsidRPr="009D1893">
        <w:rPr>
          <w:b/>
        </w:rPr>
        <w:t>DHCPDISCOVER</w:t>
      </w:r>
      <w:r>
        <w:t> ;</w:t>
      </w:r>
    </w:p>
    <w:p w:rsidR="00DF096B" w:rsidRDefault="00DF096B" w:rsidP="00DF096B">
      <w:pPr>
        <w:pStyle w:val="Paragraphedeliste"/>
        <w:numPr>
          <w:ilvl w:val="0"/>
          <w:numId w:val="21"/>
        </w:numPr>
      </w:pPr>
      <w:r>
        <w:t xml:space="preserve">L’offre de service </w:t>
      </w:r>
      <w:r w:rsidR="00E83C87">
        <w:t xml:space="preserve">de bail </w:t>
      </w:r>
      <w:r>
        <w:t xml:space="preserve">du serveur par une trame </w:t>
      </w:r>
      <w:r w:rsidRPr="009D1893">
        <w:rPr>
          <w:b/>
        </w:rPr>
        <w:t>DHCPOFFER</w:t>
      </w:r>
      <w:r>
        <w:t> ;</w:t>
      </w:r>
    </w:p>
    <w:p w:rsidR="00DF096B" w:rsidRDefault="00DF096B" w:rsidP="00DF096B">
      <w:pPr>
        <w:pStyle w:val="Paragraphedeliste"/>
        <w:numPr>
          <w:ilvl w:val="0"/>
          <w:numId w:val="21"/>
        </w:numPr>
      </w:pPr>
      <w:r>
        <w:t xml:space="preserve">La sélection de l’offre par le client par une trame </w:t>
      </w:r>
      <w:r w:rsidRPr="009D1893">
        <w:rPr>
          <w:b/>
        </w:rPr>
        <w:t>DHCPREQUEST</w:t>
      </w:r>
      <w:r>
        <w:t> ;</w:t>
      </w:r>
    </w:p>
    <w:p w:rsidR="00DF096B" w:rsidRDefault="00DF096B" w:rsidP="00DF096B">
      <w:pPr>
        <w:pStyle w:val="Paragraphedeliste"/>
        <w:numPr>
          <w:ilvl w:val="0"/>
          <w:numId w:val="21"/>
        </w:numPr>
      </w:pPr>
      <w:r>
        <w:t xml:space="preserve">Un accusé de réception du serveur qui valide la demande par une trame </w:t>
      </w:r>
      <w:r w:rsidRPr="009D1893">
        <w:rPr>
          <w:b/>
        </w:rPr>
        <w:t>DHCPACK</w:t>
      </w:r>
      <w:r>
        <w:t>.</w:t>
      </w:r>
    </w:p>
    <w:p w:rsidR="00604324" w:rsidRDefault="00604324" w:rsidP="00604324">
      <w:pPr>
        <w:keepNext/>
        <w:jc w:val="center"/>
      </w:pPr>
      <w:r>
        <w:rPr>
          <w:noProof/>
          <w:lang w:eastAsia="fr-FR"/>
        </w:rPr>
        <w:drawing>
          <wp:inline distT="0" distB="0" distL="0" distR="0" wp14:anchorId="654DC7B7" wp14:editId="73F3B163">
            <wp:extent cx="5006452" cy="3875964"/>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_steps_eleve.jpg"/>
                    <pic:cNvPicPr/>
                  </pic:nvPicPr>
                  <pic:blipFill>
                    <a:blip r:embed="rId11">
                      <a:extLst>
                        <a:ext uri="{28A0092B-C50C-407E-A947-70E740481C1C}">
                          <a14:useLocalDpi xmlns:a14="http://schemas.microsoft.com/office/drawing/2010/main" val="0"/>
                        </a:ext>
                      </a:extLst>
                    </a:blip>
                    <a:stretch>
                      <a:fillRect/>
                    </a:stretch>
                  </pic:blipFill>
                  <pic:spPr>
                    <a:xfrm>
                      <a:off x="0" y="0"/>
                      <a:ext cx="5010045" cy="3878746"/>
                    </a:xfrm>
                    <a:prstGeom prst="rect">
                      <a:avLst/>
                    </a:prstGeom>
                  </pic:spPr>
                </pic:pic>
              </a:graphicData>
            </a:graphic>
          </wp:inline>
        </w:drawing>
      </w:r>
    </w:p>
    <w:p w:rsidR="00DF096B" w:rsidRPr="00604324" w:rsidRDefault="00604324" w:rsidP="00604324">
      <w:pPr>
        <w:pStyle w:val="Lgende"/>
        <w:jc w:val="center"/>
        <w:rPr>
          <w:color w:val="auto"/>
        </w:rPr>
      </w:pPr>
      <w:r w:rsidRPr="00604324">
        <w:rPr>
          <w:color w:val="auto"/>
        </w:rPr>
        <w:t xml:space="preserve">Figure </w:t>
      </w:r>
      <w:r w:rsidRPr="00604324">
        <w:rPr>
          <w:color w:val="auto"/>
        </w:rPr>
        <w:fldChar w:fldCharType="begin"/>
      </w:r>
      <w:r w:rsidRPr="00604324">
        <w:rPr>
          <w:color w:val="auto"/>
        </w:rPr>
        <w:instrText xml:space="preserve"> SEQ Figure \* ARABIC </w:instrText>
      </w:r>
      <w:r w:rsidRPr="00604324">
        <w:rPr>
          <w:color w:val="auto"/>
        </w:rPr>
        <w:fldChar w:fldCharType="separate"/>
      </w:r>
      <w:r w:rsidR="00936604">
        <w:rPr>
          <w:noProof/>
          <w:color w:val="auto"/>
        </w:rPr>
        <w:t>2</w:t>
      </w:r>
      <w:r w:rsidRPr="00604324">
        <w:rPr>
          <w:color w:val="auto"/>
        </w:rPr>
        <w:fldChar w:fldCharType="end"/>
      </w:r>
      <w:r w:rsidRPr="00604324">
        <w:rPr>
          <w:color w:val="auto"/>
        </w:rPr>
        <w:t>: les 4 étapes de l'attribution d'un bail DHCP</w:t>
      </w:r>
      <w:r w:rsidR="00155EB8">
        <w:rPr>
          <w:color w:val="auto"/>
        </w:rPr>
        <w:t xml:space="preserve"> (A compléter suivant les informations ci-dessus)</w:t>
      </w:r>
    </w:p>
    <w:p w:rsidR="00C067D5" w:rsidRDefault="00E83C87" w:rsidP="00E83C87">
      <w:pPr>
        <w:pStyle w:val="Titre4"/>
      </w:pPr>
      <w:r>
        <w:lastRenderedPageBreak/>
        <w:t>La demande de bail.</w:t>
      </w:r>
    </w:p>
    <w:p w:rsidR="00E83C87" w:rsidRDefault="00E83C87" w:rsidP="00D53315">
      <w:r>
        <w:t xml:space="preserve">Le client désire obtenir une configuration TCP/IP valide. Il émet une requête </w:t>
      </w:r>
      <w:r w:rsidR="00E549F6" w:rsidRPr="009D1893">
        <w:rPr>
          <w:b/>
        </w:rPr>
        <w:t>DHCPDISCOVER</w:t>
      </w:r>
      <w:r w:rsidR="00E549F6">
        <w:t xml:space="preserve"> </w:t>
      </w:r>
      <w:r>
        <w:t>en diffusion (</w:t>
      </w:r>
      <w:proofErr w:type="spellStart"/>
      <w:r>
        <w:t>broadcast</w:t>
      </w:r>
      <w:proofErr w:type="spellEnd"/>
      <w:r>
        <w:t>) sur le réseau. Lors de cette requête l’adresse IP source du client est fixée à 0.0.0.0 car il ne possède pas encore d’adresse IP valide. L’adresse de destination est 255.255.255.255, il s’agit de l’adresse de diffusion.</w:t>
      </w:r>
    </w:p>
    <w:p w:rsidR="00E83C87" w:rsidRDefault="00E83C87" w:rsidP="00D53315">
      <w:r>
        <w:t>Dans cette requête, le client donne son adresse MAC afin que le serveur puisse savoir quelle est la machine qui demande un bail de connexion.</w:t>
      </w:r>
    </w:p>
    <w:p w:rsidR="00E83C87" w:rsidRDefault="008F0715" w:rsidP="00D53315">
      <w:r>
        <w:t>Le client attend une réponse du serveur. Si aucune réponse n’arrive après une seconde, le client renouvelle sa demande. Le client renouvellera les demandes suivantes après 9 secondes, puis après 13 secondes, puis après 16 secondes. Si aucune réponse du serveur n’est envoyée, le client renouvellera sa demande toutes les 5 minutes pour ne pas alourdir le trafic sur le réseau.</w:t>
      </w:r>
    </w:p>
    <w:p w:rsidR="008F0715" w:rsidRDefault="00E549F6" w:rsidP="007E7A77">
      <w:pPr>
        <w:pStyle w:val="Titre4"/>
      </w:pPr>
      <w:r>
        <w:t>Offre de service de bail.</w:t>
      </w:r>
    </w:p>
    <w:p w:rsidR="00E549F6" w:rsidRDefault="00E549F6" w:rsidP="00D53315">
      <w:r>
        <w:t xml:space="preserve">Le serveur DHCP répond en proposant une offre de service sous la forme d’une trame </w:t>
      </w:r>
      <w:r w:rsidRPr="009D1893">
        <w:rPr>
          <w:b/>
        </w:rPr>
        <w:t>DHCPOFFER</w:t>
      </w:r>
      <w:r>
        <w:t xml:space="preserve">. </w:t>
      </w:r>
    </w:p>
    <w:p w:rsidR="007E7A77" w:rsidRDefault="00E549F6" w:rsidP="00D53315">
      <w:r>
        <w:t>Dans cette trame le serveur donne les informations suivantes :</w:t>
      </w:r>
    </w:p>
    <w:p w:rsidR="007E7A77" w:rsidRDefault="00E549F6" w:rsidP="007E7A77">
      <w:pPr>
        <w:pStyle w:val="Paragraphedeliste"/>
        <w:numPr>
          <w:ilvl w:val="0"/>
          <w:numId w:val="22"/>
        </w:numPr>
      </w:pPr>
      <w:r>
        <w:t>L’adresse IP proposée</w:t>
      </w:r>
      <w:r w:rsidR="007E7A77">
        <w:t xml:space="preserve"> au client demandeur</w:t>
      </w:r>
      <w:r>
        <w:t> ;</w:t>
      </w:r>
    </w:p>
    <w:p w:rsidR="00E549F6" w:rsidRDefault="00E549F6" w:rsidP="00E549F6">
      <w:pPr>
        <w:pStyle w:val="Paragraphedeliste"/>
        <w:numPr>
          <w:ilvl w:val="0"/>
          <w:numId w:val="22"/>
        </w:numPr>
      </w:pPr>
      <w:r>
        <w:t>L’adresse MAC du client demandeur ;</w:t>
      </w:r>
    </w:p>
    <w:p w:rsidR="00E549F6" w:rsidRDefault="00E549F6" w:rsidP="00E549F6">
      <w:pPr>
        <w:pStyle w:val="Paragraphedeliste"/>
        <w:numPr>
          <w:ilvl w:val="0"/>
          <w:numId w:val="22"/>
        </w:numPr>
      </w:pPr>
      <w:r>
        <w:t>Le masque de sous-réseau ;</w:t>
      </w:r>
    </w:p>
    <w:p w:rsidR="00E549F6" w:rsidRDefault="00E549F6" w:rsidP="00E549F6">
      <w:pPr>
        <w:pStyle w:val="Paragraphedeliste"/>
        <w:numPr>
          <w:ilvl w:val="0"/>
          <w:numId w:val="22"/>
        </w:numPr>
      </w:pPr>
      <w:r>
        <w:t xml:space="preserve">La </w:t>
      </w:r>
      <w:r w:rsidR="007E7A77">
        <w:t>durée du bail ;</w:t>
      </w:r>
    </w:p>
    <w:p w:rsidR="007E7A77" w:rsidRDefault="007E7A77" w:rsidP="00E549F6">
      <w:pPr>
        <w:pStyle w:val="Paragraphedeliste"/>
        <w:numPr>
          <w:ilvl w:val="0"/>
          <w:numId w:val="22"/>
        </w:numPr>
      </w:pPr>
      <w:r>
        <w:t>L’adresse IP du serveur DHCP.</w:t>
      </w:r>
    </w:p>
    <w:p w:rsidR="007E7A77" w:rsidRDefault="007E7A77" w:rsidP="007E7A77">
      <w:r>
        <w:t>Le DHCP réserve l’adresse IP offerte au client afin qu’elle ne soit pas dupliquée sur le réseau.</w:t>
      </w:r>
    </w:p>
    <w:p w:rsidR="007E7A77" w:rsidRDefault="007E7A77" w:rsidP="007E7A77"/>
    <w:p w:rsidR="00E549F6" w:rsidRDefault="007E7A77" w:rsidP="0064505B">
      <w:pPr>
        <w:pStyle w:val="Titre4"/>
      </w:pPr>
      <w:r>
        <w:t>Sélection de l’offre par le client.</w:t>
      </w:r>
    </w:p>
    <w:p w:rsidR="007E7A77" w:rsidRDefault="007E7A77" w:rsidP="00D53315">
      <w:r>
        <w:t>Le client sélectionne la première offre reçue de la part d’un serveur DHCP.</w:t>
      </w:r>
      <w:r w:rsidR="0064505B">
        <w:t xml:space="preserve"> Il confirme l’acceptation du bail par l’envoi d’une trame de diffusion </w:t>
      </w:r>
      <w:r w:rsidR="0064505B" w:rsidRPr="009D1893">
        <w:rPr>
          <w:b/>
        </w:rPr>
        <w:t>DHCPREQUEST</w:t>
      </w:r>
      <w:r w:rsidR="0064505B">
        <w:t xml:space="preserve"> contenant l’adresse IP du serveur DHCP retenue.</w:t>
      </w:r>
    </w:p>
    <w:p w:rsidR="0064505B" w:rsidRDefault="0064505B" w:rsidP="00D53315"/>
    <w:p w:rsidR="0064505B" w:rsidRDefault="0064505B" w:rsidP="0064505B">
      <w:pPr>
        <w:pStyle w:val="Titre4"/>
      </w:pPr>
      <w:r>
        <w:t>Accusé de réception par le serveur.</w:t>
      </w:r>
    </w:p>
    <w:p w:rsidR="0064505B" w:rsidRDefault="0064505B" w:rsidP="00D53315">
      <w:r>
        <w:t xml:space="preserve">Le serveur DHCP accuse réception de l’acceptation de service par le client par une trame </w:t>
      </w:r>
      <w:r w:rsidRPr="009D1893">
        <w:rPr>
          <w:b/>
        </w:rPr>
        <w:t>DHCPACK</w:t>
      </w:r>
      <w:r>
        <w:t>.</w:t>
      </w:r>
    </w:p>
    <w:p w:rsidR="00B911A3" w:rsidRDefault="00B911A3" w:rsidP="00B911A3">
      <w:pPr>
        <w:pStyle w:val="Titre3"/>
      </w:pPr>
      <w:r>
        <w:t>Renouvellement d’un bail DHCP.</w:t>
      </w:r>
    </w:p>
    <w:p w:rsidR="00B911A3" w:rsidRDefault="00A35955" w:rsidP="00B911A3">
      <w:pPr>
        <w:rPr>
          <w:lang w:eastAsia="fr-FR"/>
        </w:rPr>
      </w:pPr>
      <w:r>
        <w:rPr>
          <w:lang w:eastAsia="fr-FR"/>
        </w:rPr>
        <w:t>Le processus de renouvellement d’un bail DHCP permet au client de mettre à jour ses données de configuration.</w:t>
      </w:r>
    </w:p>
    <w:p w:rsidR="00A35955" w:rsidRDefault="00A35955" w:rsidP="00B911A3">
      <w:pPr>
        <w:rPr>
          <w:lang w:eastAsia="fr-FR"/>
        </w:rPr>
      </w:pPr>
      <w:r>
        <w:rPr>
          <w:lang w:eastAsia="fr-FR"/>
        </w:rPr>
        <w:t>Le client tente de renouveler ses données avant l’expiration du bail. Le premier essai intervient à 50% de la durée du bail.</w:t>
      </w:r>
    </w:p>
    <w:p w:rsidR="007E467E" w:rsidRDefault="007E467E" w:rsidP="00B911A3">
      <w:pPr>
        <w:rPr>
          <w:lang w:eastAsia="fr-FR"/>
        </w:rPr>
      </w:pPr>
    </w:p>
    <w:p w:rsidR="007E467E" w:rsidRDefault="007E467E" w:rsidP="00B911A3">
      <w:pPr>
        <w:rPr>
          <w:lang w:eastAsia="fr-FR"/>
        </w:rPr>
      </w:pPr>
    </w:p>
    <w:p w:rsidR="00A35955" w:rsidRDefault="00A35955" w:rsidP="00A35955">
      <w:r>
        <w:rPr>
          <w:lang w:eastAsia="fr-FR"/>
        </w:rPr>
        <w:lastRenderedPageBreak/>
        <w:t xml:space="preserve"> </w:t>
      </w:r>
      <w:r>
        <w:t>Le processus de renouvellement d’un bail comprend 2 phases distinctes :</w:t>
      </w:r>
    </w:p>
    <w:p w:rsidR="00A35955" w:rsidRDefault="00A35955" w:rsidP="00A35955">
      <w:pPr>
        <w:pStyle w:val="Paragraphedeliste"/>
        <w:numPr>
          <w:ilvl w:val="0"/>
          <w:numId w:val="23"/>
        </w:numPr>
      </w:pPr>
      <w:r>
        <w:t xml:space="preserve">La demande de renouvellement du bail du client par une requête </w:t>
      </w:r>
      <w:r w:rsidRPr="009D1893">
        <w:rPr>
          <w:b/>
        </w:rPr>
        <w:t>DHCPREQUEST</w:t>
      </w:r>
      <w:r>
        <w:t> directement vers le serveur qui a attribué le bail ;</w:t>
      </w:r>
    </w:p>
    <w:p w:rsidR="00A35955" w:rsidRDefault="00A35955" w:rsidP="00A35955">
      <w:pPr>
        <w:pStyle w:val="Paragraphedeliste"/>
        <w:numPr>
          <w:ilvl w:val="0"/>
          <w:numId w:val="23"/>
        </w:numPr>
      </w:pPr>
      <w:r>
        <w:t xml:space="preserve">Un accusé de réception du serveur qui valide la demande de renouvellement par une trame </w:t>
      </w:r>
      <w:r w:rsidRPr="009D1893">
        <w:rPr>
          <w:b/>
        </w:rPr>
        <w:t>DHCPACK</w:t>
      </w:r>
      <w:r>
        <w:t>.</w:t>
      </w:r>
    </w:p>
    <w:p w:rsidR="00DF798A" w:rsidRDefault="00DF798A" w:rsidP="00DF798A">
      <w:pPr>
        <w:keepNext/>
        <w:jc w:val="center"/>
      </w:pPr>
      <w:r>
        <w:rPr>
          <w:noProof/>
          <w:lang w:eastAsia="fr-FR"/>
        </w:rPr>
        <w:drawing>
          <wp:inline distT="0" distB="0" distL="0" distR="0" wp14:anchorId="574C8E5F" wp14:editId="2EFEB8B7">
            <wp:extent cx="5563831" cy="2129051"/>
            <wp:effectExtent l="0" t="0" r="0"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_steps_eleve.jpg"/>
                    <pic:cNvPicPr/>
                  </pic:nvPicPr>
                  <pic:blipFill rotWithShape="1">
                    <a:blip r:embed="rId11">
                      <a:extLst>
                        <a:ext uri="{28A0092B-C50C-407E-A947-70E740481C1C}">
                          <a14:useLocalDpi xmlns:a14="http://schemas.microsoft.com/office/drawing/2010/main" val="0"/>
                        </a:ext>
                      </a:extLst>
                    </a:blip>
                    <a:srcRect b="50573"/>
                    <a:stretch/>
                  </pic:blipFill>
                  <pic:spPr bwMode="auto">
                    <a:xfrm>
                      <a:off x="0" y="0"/>
                      <a:ext cx="5573945" cy="2132921"/>
                    </a:xfrm>
                    <a:prstGeom prst="rect">
                      <a:avLst/>
                    </a:prstGeom>
                    <a:ln>
                      <a:noFill/>
                    </a:ln>
                    <a:extLst>
                      <a:ext uri="{53640926-AAD7-44D8-BBD7-CCE9431645EC}">
                        <a14:shadowObscured xmlns:a14="http://schemas.microsoft.com/office/drawing/2010/main"/>
                      </a:ext>
                    </a:extLst>
                  </pic:spPr>
                </pic:pic>
              </a:graphicData>
            </a:graphic>
          </wp:inline>
        </w:drawing>
      </w:r>
    </w:p>
    <w:p w:rsidR="00DF798A" w:rsidRPr="00DF798A" w:rsidRDefault="00DF798A" w:rsidP="00DF798A">
      <w:pPr>
        <w:pStyle w:val="Lgende"/>
        <w:jc w:val="center"/>
        <w:rPr>
          <w:color w:val="auto"/>
        </w:rPr>
      </w:pPr>
      <w:r w:rsidRPr="00DF798A">
        <w:rPr>
          <w:color w:val="auto"/>
        </w:rPr>
        <w:t xml:space="preserve">Figure </w:t>
      </w:r>
      <w:r w:rsidRPr="00DF798A">
        <w:rPr>
          <w:color w:val="auto"/>
        </w:rPr>
        <w:fldChar w:fldCharType="begin"/>
      </w:r>
      <w:r w:rsidRPr="00DF798A">
        <w:rPr>
          <w:color w:val="auto"/>
        </w:rPr>
        <w:instrText xml:space="preserve"> SEQ Figure \* ARABIC </w:instrText>
      </w:r>
      <w:r w:rsidRPr="00DF798A">
        <w:rPr>
          <w:color w:val="auto"/>
        </w:rPr>
        <w:fldChar w:fldCharType="separate"/>
      </w:r>
      <w:r w:rsidR="00936604">
        <w:rPr>
          <w:noProof/>
          <w:color w:val="auto"/>
        </w:rPr>
        <w:t>3</w:t>
      </w:r>
      <w:r w:rsidRPr="00DF798A">
        <w:rPr>
          <w:color w:val="auto"/>
        </w:rPr>
        <w:fldChar w:fldCharType="end"/>
      </w:r>
      <w:r w:rsidRPr="00DF798A">
        <w:rPr>
          <w:color w:val="auto"/>
        </w:rPr>
        <w:t>: Processus de renouvellement d'un bail</w:t>
      </w:r>
      <w:r w:rsidR="00155EB8">
        <w:rPr>
          <w:color w:val="auto"/>
        </w:rPr>
        <w:t xml:space="preserve"> (A compléter suivant les informations ci-dessus)</w:t>
      </w:r>
    </w:p>
    <w:p w:rsidR="00A35955" w:rsidRDefault="00A35955" w:rsidP="00A35955">
      <w:r>
        <w:t xml:space="preserve">Si le client DHCP ne parvient pas à renouveler son bail la première fois, un nouvel essai est prévu avec l’envoi d’une trame </w:t>
      </w:r>
      <w:r w:rsidRPr="009D1893">
        <w:rPr>
          <w:b/>
        </w:rPr>
        <w:t>DHCPDISCOVER</w:t>
      </w:r>
      <w:r>
        <w:t xml:space="preserve"> lorsque la durée du bail a atteint 87,5% de la durée </w:t>
      </w:r>
      <w:r w:rsidR="00C92281">
        <w:t xml:space="preserve">maximale </w:t>
      </w:r>
      <w:r>
        <w:t>de celui-ci.</w:t>
      </w:r>
    </w:p>
    <w:p w:rsidR="00DD1647" w:rsidRDefault="00DD1647" w:rsidP="00DD1647">
      <w:pPr>
        <w:pStyle w:val="Titre2"/>
      </w:pPr>
      <w:r>
        <w:t>La norme DHCP.</w:t>
      </w:r>
    </w:p>
    <w:p w:rsidR="00DD1647" w:rsidRPr="00DD1647" w:rsidRDefault="00DD1647" w:rsidP="00DD1647">
      <w:pPr>
        <w:pStyle w:val="Titre3"/>
      </w:pPr>
      <w:r>
        <w:t>Protocole DHCP.</w:t>
      </w:r>
    </w:p>
    <w:p w:rsidR="00DD1647" w:rsidRPr="00DD1647" w:rsidRDefault="00DD1647" w:rsidP="00DD1647">
      <w:r>
        <w:rPr>
          <w:lang w:eastAsia="fr-FR"/>
        </w:rPr>
        <w:t xml:space="preserve">Le </w:t>
      </w:r>
      <w:r w:rsidR="00E61412">
        <w:rPr>
          <w:lang w:eastAsia="fr-FR"/>
        </w:rPr>
        <w:t xml:space="preserve">fonctionnement du </w:t>
      </w:r>
      <w:r>
        <w:rPr>
          <w:lang w:eastAsia="fr-FR"/>
        </w:rPr>
        <w:t xml:space="preserve">protocole DHCP est </w:t>
      </w:r>
      <w:r w:rsidR="00E61412">
        <w:rPr>
          <w:lang w:eastAsia="fr-FR"/>
        </w:rPr>
        <w:t>décrit</w:t>
      </w:r>
      <w:r>
        <w:rPr>
          <w:lang w:eastAsia="fr-FR"/>
        </w:rPr>
        <w:t xml:space="preserve"> dans le document </w:t>
      </w:r>
      <w:hyperlink r:id="rId12" w:history="1">
        <w:proofErr w:type="spellStart"/>
        <w:r w:rsidRPr="00DD1647">
          <w:rPr>
            <w:rStyle w:val="Accentuation"/>
            <w:i w:val="0"/>
          </w:rPr>
          <w:t>Request</w:t>
        </w:r>
        <w:proofErr w:type="spellEnd"/>
        <w:r w:rsidRPr="00DD1647">
          <w:rPr>
            <w:rStyle w:val="Accentuation"/>
            <w:i w:val="0"/>
          </w:rPr>
          <w:t xml:space="preserve"> </w:t>
        </w:r>
        <w:r>
          <w:rPr>
            <w:rStyle w:val="Accentuation"/>
            <w:i w:val="0"/>
          </w:rPr>
          <w:t>F</w:t>
        </w:r>
        <w:r w:rsidRPr="00DD1647">
          <w:rPr>
            <w:rStyle w:val="Accentuation"/>
            <w:i w:val="0"/>
          </w:rPr>
          <w:t xml:space="preserve">or </w:t>
        </w:r>
        <w:proofErr w:type="spellStart"/>
        <w:r w:rsidRPr="00DD1647">
          <w:rPr>
            <w:rStyle w:val="Accentuation"/>
            <w:i w:val="0"/>
          </w:rPr>
          <w:t>Comments</w:t>
        </w:r>
        <w:proofErr w:type="spellEnd"/>
      </w:hyperlink>
      <w:r>
        <w:t xml:space="preserve"> 2131 (RFC 2131).</w:t>
      </w:r>
    </w:p>
    <w:p w:rsidR="00A35955" w:rsidRDefault="00C90E4D" w:rsidP="00C90E4D">
      <w:pPr>
        <w:pStyle w:val="Titre3"/>
      </w:pPr>
      <w:r>
        <w:t>Les messages DHCP.</w:t>
      </w:r>
    </w:p>
    <w:p w:rsidR="00C90E4D" w:rsidRDefault="00C90E4D" w:rsidP="00C90E4D">
      <w:pPr>
        <w:keepNext/>
        <w:jc w:val="center"/>
      </w:pPr>
      <w:r>
        <w:rPr>
          <w:noProof/>
          <w:lang w:eastAsia="fr-FR"/>
        </w:rPr>
        <w:drawing>
          <wp:inline distT="0" distB="0" distL="0" distR="0" wp14:anchorId="320BA54B" wp14:editId="03D10996">
            <wp:extent cx="5592710" cy="2778078"/>
            <wp:effectExtent l="0" t="0" r="8255"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quete.png"/>
                    <pic:cNvPicPr/>
                  </pic:nvPicPr>
                  <pic:blipFill>
                    <a:blip r:embed="rId13">
                      <a:extLst>
                        <a:ext uri="{28A0092B-C50C-407E-A947-70E740481C1C}">
                          <a14:useLocalDpi xmlns:a14="http://schemas.microsoft.com/office/drawing/2010/main" val="0"/>
                        </a:ext>
                      </a:extLst>
                    </a:blip>
                    <a:stretch>
                      <a:fillRect/>
                    </a:stretch>
                  </pic:blipFill>
                  <pic:spPr>
                    <a:xfrm>
                      <a:off x="0" y="0"/>
                      <a:ext cx="5597106" cy="2780261"/>
                    </a:xfrm>
                    <a:prstGeom prst="rect">
                      <a:avLst/>
                    </a:prstGeom>
                  </pic:spPr>
                </pic:pic>
              </a:graphicData>
            </a:graphic>
          </wp:inline>
        </w:drawing>
      </w:r>
    </w:p>
    <w:p w:rsidR="00A35955" w:rsidRDefault="00C90E4D" w:rsidP="00C90E4D">
      <w:pPr>
        <w:pStyle w:val="Lgende"/>
        <w:jc w:val="center"/>
        <w:rPr>
          <w:color w:val="auto"/>
        </w:rPr>
      </w:pPr>
      <w:r w:rsidRPr="00C90E4D">
        <w:rPr>
          <w:color w:val="auto"/>
        </w:rPr>
        <w:t xml:space="preserve">Figure </w:t>
      </w:r>
      <w:r w:rsidRPr="00C90E4D">
        <w:rPr>
          <w:color w:val="auto"/>
        </w:rPr>
        <w:fldChar w:fldCharType="begin"/>
      </w:r>
      <w:r w:rsidRPr="00C90E4D">
        <w:rPr>
          <w:color w:val="auto"/>
        </w:rPr>
        <w:instrText xml:space="preserve"> SEQ Figure \* ARABIC </w:instrText>
      </w:r>
      <w:r w:rsidRPr="00C90E4D">
        <w:rPr>
          <w:color w:val="auto"/>
        </w:rPr>
        <w:fldChar w:fldCharType="separate"/>
      </w:r>
      <w:r w:rsidR="00936604">
        <w:rPr>
          <w:noProof/>
          <w:color w:val="auto"/>
        </w:rPr>
        <w:t>4</w:t>
      </w:r>
      <w:r w:rsidRPr="00C90E4D">
        <w:rPr>
          <w:color w:val="auto"/>
        </w:rPr>
        <w:fldChar w:fldCharType="end"/>
      </w:r>
      <w:r w:rsidRPr="00C90E4D">
        <w:rPr>
          <w:color w:val="auto"/>
        </w:rPr>
        <w:t xml:space="preserve"> : Les messages DHCP</w:t>
      </w:r>
    </w:p>
    <w:p w:rsidR="009D1893" w:rsidRDefault="006E271F" w:rsidP="006E271F">
      <w:pPr>
        <w:pStyle w:val="Titre"/>
      </w:pPr>
      <w:r>
        <w:lastRenderedPageBreak/>
        <w:t>Configuration d’un s</w:t>
      </w:r>
      <w:r w:rsidR="009D1893">
        <w:t xml:space="preserve">erveur DHCP sous GNU/Linux avec une </w:t>
      </w:r>
      <w:proofErr w:type="spellStart"/>
      <w:r w:rsidR="009D1893">
        <w:t>Raspberry</w:t>
      </w:r>
      <w:proofErr w:type="spellEnd"/>
      <w:r w:rsidR="009D1893">
        <w:t xml:space="preserve"> Pi</w:t>
      </w:r>
      <w:r>
        <w:t>.</w:t>
      </w:r>
    </w:p>
    <w:p w:rsidR="006E271F" w:rsidRDefault="007F5EE5" w:rsidP="006E271F">
      <w:r>
        <w:t xml:space="preserve">Vous allez </w:t>
      </w:r>
      <w:r w:rsidR="00041073">
        <w:t xml:space="preserve">configurer </w:t>
      </w:r>
      <w:r>
        <w:t>un serveur DHCP</w:t>
      </w:r>
      <w:r w:rsidR="00041073">
        <w:t>,</w:t>
      </w:r>
      <w:r>
        <w:t xml:space="preserve"> fonctionnant sous GNU/Linux, embarqué sur une carte </w:t>
      </w:r>
      <w:proofErr w:type="spellStart"/>
      <w:r>
        <w:t>Raspberry</w:t>
      </w:r>
      <w:proofErr w:type="spellEnd"/>
      <w:r>
        <w:t xml:space="preserve"> Pi. L’objectif est de pouvoir procéder à terme à la création d’un réseau </w:t>
      </w:r>
      <w:r w:rsidR="00041073">
        <w:t xml:space="preserve">local </w:t>
      </w:r>
      <w:r>
        <w:t>de téléphonie sur IP</w:t>
      </w:r>
      <w:r w:rsidR="00041073">
        <w:t xml:space="preserve"> (</w:t>
      </w:r>
      <w:proofErr w:type="spellStart"/>
      <w:r w:rsidR="00041073" w:rsidRPr="0094569C">
        <w:rPr>
          <w:b/>
        </w:rPr>
        <w:t>ToIP</w:t>
      </w:r>
      <w:proofErr w:type="spellEnd"/>
      <w:r w:rsidR="00041073">
        <w:t>) selon le schéma ci-dessous :</w:t>
      </w:r>
    </w:p>
    <w:p w:rsidR="00041073" w:rsidRDefault="00DD5867" w:rsidP="00041073">
      <w:pPr>
        <w:keepNext/>
        <w:jc w:val="center"/>
      </w:pPr>
      <w:r>
        <w:object w:dxaOrig="7643" w:dyaOrig="5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5pt;height:212.5pt" o:ole="">
            <v:imagedata r:id="rId14" o:title=""/>
          </v:shape>
          <o:OLEObject Type="Embed" ProgID="Visio.Drawing.11" ShapeID="_x0000_i1025" DrawAspect="Content" ObjectID="_1427190629" r:id="rId15"/>
        </w:object>
      </w:r>
    </w:p>
    <w:p w:rsidR="00041073" w:rsidRDefault="00041073" w:rsidP="00041073">
      <w:pPr>
        <w:pStyle w:val="Lgende"/>
        <w:jc w:val="center"/>
        <w:rPr>
          <w:color w:val="auto"/>
        </w:rPr>
      </w:pPr>
      <w:r w:rsidRPr="00041073">
        <w:rPr>
          <w:color w:val="auto"/>
        </w:rPr>
        <w:t xml:space="preserve">Figure </w:t>
      </w:r>
      <w:r w:rsidRPr="00041073">
        <w:rPr>
          <w:color w:val="auto"/>
        </w:rPr>
        <w:fldChar w:fldCharType="begin"/>
      </w:r>
      <w:r w:rsidRPr="00041073">
        <w:rPr>
          <w:color w:val="auto"/>
        </w:rPr>
        <w:instrText xml:space="preserve"> SEQ Figure \* ARABIC </w:instrText>
      </w:r>
      <w:r w:rsidRPr="00041073">
        <w:rPr>
          <w:color w:val="auto"/>
        </w:rPr>
        <w:fldChar w:fldCharType="separate"/>
      </w:r>
      <w:r w:rsidR="00936604">
        <w:rPr>
          <w:noProof/>
          <w:color w:val="auto"/>
        </w:rPr>
        <w:t>5</w:t>
      </w:r>
      <w:r w:rsidRPr="00041073">
        <w:rPr>
          <w:color w:val="auto"/>
        </w:rPr>
        <w:fldChar w:fldCharType="end"/>
      </w:r>
      <w:r w:rsidRPr="00041073">
        <w:rPr>
          <w:color w:val="auto"/>
        </w:rPr>
        <w:t>: Réseau local de téléphonie sur IP</w:t>
      </w:r>
    </w:p>
    <w:p w:rsidR="0094569C" w:rsidRDefault="00DD5867" w:rsidP="0094569C">
      <w:pPr>
        <w:pStyle w:val="Titre2"/>
        <w:numPr>
          <w:ilvl w:val="1"/>
          <w:numId w:val="25"/>
        </w:numPr>
      </w:pPr>
      <w:r>
        <w:t>Préparation des distributions</w:t>
      </w:r>
      <w:r w:rsidR="0094569C">
        <w:t xml:space="preserve"> </w:t>
      </w:r>
      <w:r>
        <w:t>GNU/Linux</w:t>
      </w:r>
      <w:r w:rsidR="0094569C">
        <w:t>.</w:t>
      </w:r>
    </w:p>
    <w:p w:rsidR="0094569C" w:rsidRDefault="0094569C" w:rsidP="0094569C">
      <w:pPr>
        <w:rPr>
          <w:lang w:eastAsia="fr-FR"/>
        </w:rPr>
      </w:pPr>
      <w:r>
        <w:rPr>
          <w:lang w:eastAsia="fr-FR"/>
        </w:rPr>
        <w:t xml:space="preserve">Les cartes </w:t>
      </w:r>
      <w:proofErr w:type="spellStart"/>
      <w:r>
        <w:rPr>
          <w:lang w:eastAsia="fr-FR"/>
        </w:rPr>
        <w:t>Raspberry</w:t>
      </w:r>
      <w:proofErr w:type="spellEnd"/>
      <w:r>
        <w:rPr>
          <w:lang w:eastAsia="fr-FR"/>
        </w:rPr>
        <w:t xml:space="preserve"> Pi devront être équipées de deux distributions </w:t>
      </w:r>
      <w:proofErr w:type="spellStart"/>
      <w:r>
        <w:rPr>
          <w:lang w:eastAsia="fr-FR"/>
        </w:rPr>
        <w:t>Raspian</w:t>
      </w:r>
      <w:proofErr w:type="spellEnd"/>
      <w:r>
        <w:rPr>
          <w:lang w:eastAsia="fr-FR"/>
        </w:rPr>
        <w:t xml:space="preserve"> configurées différemment :</w:t>
      </w:r>
    </w:p>
    <w:p w:rsidR="0094569C" w:rsidRDefault="0094569C" w:rsidP="0094569C">
      <w:pPr>
        <w:pStyle w:val="Paragraphedeliste"/>
        <w:numPr>
          <w:ilvl w:val="0"/>
          <w:numId w:val="26"/>
        </w:numPr>
        <w:rPr>
          <w:lang w:eastAsia="fr-FR"/>
        </w:rPr>
      </w:pPr>
      <w:r>
        <w:rPr>
          <w:lang w:eastAsia="fr-FR"/>
        </w:rPr>
        <w:t>Une distribution « classique » sans serveur DHCP installé ;</w:t>
      </w:r>
    </w:p>
    <w:p w:rsidR="0094569C" w:rsidRDefault="0094569C" w:rsidP="0094569C">
      <w:pPr>
        <w:pStyle w:val="Paragraphedeliste"/>
        <w:numPr>
          <w:ilvl w:val="0"/>
          <w:numId w:val="26"/>
        </w:numPr>
        <w:rPr>
          <w:lang w:eastAsia="fr-FR"/>
        </w:rPr>
      </w:pPr>
      <w:r>
        <w:rPr>
          <w:lang w:eastAsia="fr-FR"/>
        </w:rPr>
        <w:t>Une distribution avec un serveur DHCP.</w:t>
      </w:r>
    </w:p>
    <w:p w:rsidR="0094569C" w:rsidRDefault="0094569C" w:rsidP="0094569C">
      <w:pPr>
        <w:pStyle w:val="Paragraphedeliste"/>
        <w:numPr>
          <w:ilvl w:val="0"/>
          <w:numId w:val="27"/>
        </w:numPr>
        <w:rPr>
          <w:lang w:eastAsia="fr-FR"/>
        </w:rPr>
      </w:pPr>
      <w:r>
        <w:rPr>
          <w:lang w:eastAsia="fr-FR"/>
        </w:rPr>
        <w:t xml:space="preserve">Procédez à l’installation sur les cartes SD mises à votre disposition des distributions </w:t>
      </w:r>
      <w:proofErr w:type="spellStart"/>
      <w:r>
        <w:rPr>
          <w:lang w:eastAsia="fr-FR"/>
        </w:rPr>
        <w:t>Raspian</w:t>
      </w:r>
      <w:proofErr w:type="spellEnd"/>
      <w:r>
        <w:rPr>
          <w:lang w:eastAsia="fr-FR"/>
        </w:rPr>
        <w:t>.</w:t>
      </w:r>
    </w:p>
    <w:p w:rsidR="007F5EE5" w:rsidRDefault="0094569C" w:rsidP="0094569C">
      <w:pPr>
        <w:pStyle w:val="Titre2"/>
        <w:numPr>
          <w:ilvl w:val="1"/>
          <w:numId w:val="25"/>
        </w:numPr>
      </w:pPr>
      <w:r>
        <w:t xml:space="preserve">Adresse IP </w:t>
      </w:r>
      <w:r w:rsidR="000B07BC">
        <w:t xml:space="preserve">statique </w:t>
      </w:r>
      <w:r>
        <w:t>du serveur DHCP.</w:t>
      </w:r>
    </w:p>
    <w:p w:rsidR="0094569C" w:rsidRDefault="00325FE5" w:rsidP="006E271F">
      <w:r>
        <w:rPr>
          <w:lang w:eastAsia="fr-FR"/>
        </w:rPr>
        <w:t xml:space="preserve">Les interfaces réseaux du serveur DHCP doivent obligatoirement être configurées en IP statique. </w:t>
      </w:r>
      <w:r w:rsidR="00D60CD7">
        <w:t xml:space="preserve">La première étape de configuration du serveur DHCP consiste </w:t>
      </w:r>
      <w:r>
        <w:t xml:space="preserve">donc </w:t>
      </w:r>
      <w:r w:rsidR="00D60CD7">
        <w:t xml:space="preserve">à attribuer à </w:t>
      </w:r>
      <w:r>
        <w:t xml:space="preserve">l’interface réseau </w:t>
      </w:r>
      <w:r w:rsidRPr="00325FE5">
        <w:rPr>
          <w:b/>
        </w:rPr>
        <w:t>eth0</w:t>
      </w:r>
      <w:r>
        <w:t xml:space="preserve"> de la carte </w:t>
      </w:r>
      <w:proofErr w:type="spellStart"/>
      <w:r>
        <w:t>Raspberry</w:t>
      </w:r>
      <w:proofErr w:type="spellEnd"/>
      <w:r>
        <w:t xml:space="preserve"> Pi</w:t>
      </w:r>
      <w:r w:rsidR="00D60CD7">
        <w:t xml:space="preserve"> une adresse IP statique.</w:t>
      </w:r>
      <w:r w:rsidR="00BD361F">
        <w:t xml:space="preserve"> </w:t>
      </w:r>
      <w:r>
        <w:t>Cette interface</w:t>
      </w:r>
      <w:r w:rsidR="00BD361F">
        <w:t xml:space="preserve"> devra avoir un</w:t>
      </w:r>
      <w:r w:rsidR="00204CEA">
        <w:t xml:space="preserve">e adresse IP privée de classe C finissant par </w:t>
      </w:r>
      <w:r w:rsidR="00204CEA" w:rsidRPr="00204CEA">
        <w:rPr>
          <w:rFonts w:ascii="Courier New" w:hAnsi="Courier New" w:cs="Courier New"/>
          <w:b/>
        </w:rPr>
        <w:t>x.x.x.2</w:t>
      </w:r>
      <w:r w:rsidR="00204CEA">
        <w:t>.</w:t>
      </w:r>
    </w:p>
    <w:p w:rsidR="00BD361F" w:rsidRDefault="00BD361F" w:rsidP="00BD361F">
      <w:pPr>
        <w:pStyle w:val="Paragraphedeliste"/>
        <w:numPr>
          <w:ilvl w:val="0"/>
          <w:numId w:val="28"/>
        </w:numPr>
      </w:pPr>
      <w:r>
        <w:t>Choisissez l’adresse IP de classe C privée que vous voulez affecter au serveur DHCP.</w:t>
      </w:r>
    </w:p>
    <w:p w:rsidR="00D60CD7" w:rsidRDefault="00D60CD7" w:rsidP="00BD361F">
      <w:pPr>
        <w:pStyle w:val="Paragraphedeliste"/>
        <w:numPr>
          <w:ilvl w:val="0"/>
          <w:numId w:val="28"/>
        </w:numPr>
      </w:pPr>
      <w:r w:rsidRPr="00BD361F">
        <w:t xml:space="preserve">Connectez-vous en administrateur et en local sur la carte </w:t>
      </w:r>
      <w:proofErr w:type="spellStart"/>
      <w:r w:rsidRPr="00BD361F">
        <w:t>Raspberry</w:t>
      </w:r>
      <w:proofErr w:type="spellEnd"/>
      <w:r w:rsidRPr="00BD361F">
        <w:t xml:space="preserve"> Pi qui doit assurer la fonction de DHCP.</w:t>
      </w:r>
    </w:p>
    <w:p w:rsidR="00D60CD7" w:rsidRDefault="00D60CD7" w:rsidP="00BD361F">
      <w:pPr>
        <w:pStyle w:val="Paragraphedeliste"/>
        <w:numPr>
          <w:ilvl w:val="0"/>
          <w:numId w:val="28"/>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/network/interfaces</w:t>
      </w:r>
      <w:r w:rsidR="00BD361F">
        <w:t xml:space="preserve"> en </w:t>
      </w:r>
      <w:r w:rsidR="00BD361F" w:rsidRPr="00BD361F">
        <w:rPr>
          <w:rFonts w:ascii="Courier New" w:hAnsi="Courier New" w:cs="Courier New"/>
          <w:b/>
        </w:rPr>
        <w:t>/</w:t>
      </w:r>
      <w:proofErr w:type="spellStart"/>
      <w:r w:rsidR="00BD361F" w:rsidRPr="00BD361F">
        <w:rPr>
          <w:rFonts w:ascii="Courier New" w:hAnsi="Courier New" w:cs="Courier New"/>
          <w:b/>
        </w:rPr>
        <w:t>etc</w:t>
      </w:r>
      <w:proofErr w:type="spellEnd"/>
      <w:r w:rsidR="00BD361F" w:rsidRPr="00BD361F">
        <w:rPr>
          <w:rFonts w:ascii="Courier New" w:hAnsi="Courier New" w:cs="Courier New"/>
          <w:b/>
        </w:rPr>
        <w:t>/network/</w:t>
      </w:r>
      <w:proofErr w:type="spellStart"/>
      <w:r w:rsidR="00BD361F" w:rsidRPr="00BD361F">
        <w:rPr>
          <w:rFonts w:ascii="Courier New" w:hAnsi="Courier New" w:cs="Courier New"/>
          <w:b/>
        </w:rPr>
        <w:t>interfaces.bak</w:t>
      </w:r>
      <w:proofErr w:type="spellEnd"/>
      <w:r w:rsidR="00BD361F" w:rsidRPr="00BD361F">
        <w:t>.</w:t>
      </w:r>
    </w:p>
    <w:p w:rsidR="00D60CD7" w:rsidRDefault="00D60CD7" w:rsidP="00BD361F">
      <w:pPr>
        <w:pStyle w:val="Paragraphedeliste"/>
        <w:numPr>
          <w:ilvl w:val="0"/>
          <w:numId w:val="28"/>
        </w:numPr>
      </w:pPr>
      <w:r>
        <w:lastRenderedPageBreak/>
        <w:t xml:space="preserve">Editez le fichier </w:t>
      </w:r>
      <w:r w:rsidR="00BD361F" w:rsidRPr="00BD361F">
        <w:rPr>
          <w:rFonts w:ascii="Courier New" w:hAnsi="Courier New" w:cs="Courier New"/>
          <w:b/>
        </w:rPr>
        <w:t>/</w:t>
      </w:r>
      <w:proofErr w:type="spellStart"/>
      <w:r w:rsidR="00BD361F" w:rsidRPr="00BD361F">
        <w:rPr>
          <w:rFonts w:ascii="Courier New" w:hAnsi="Courier New" w:cs="Courier New"/>
          <w:b/>
        </w:rPr>
        <w:t>etc</w:t>
      </w:r>
      <w:proofErr w:type="spellEnd"/>
      <w:r w:rsidR="00BD361F" w:rsidRPr="00BD361F">
        <w:rPr>
          <w:rFonts w:ascii="Courier New" w:hAnsi="Courier New" w:cs="Courier New"/>
          <w:b/>
        </w:rPr>
        <w:t>/network/interfaces</w:t>
      </w:r>
      <w:r w:rsidR="00BD361F">
        <w:t>. S</w:t>
      </w:r>
      <w:r w:rsidR="00610DD7">
        <w:t>aisissez les données ci-dessous</w:t>
      </w:r>
      <w:r w:rsidR="00BD361F">
        <w:t xml:space="preserve"> en complétant les champs en italique avec les données dépendantes de l’adresse IP choisi</w:t>
      </w:r>
      <w:r w:rsidR="000B07BC">
        <w:t>e</w:t>
      </w:r>
      <w:r w:rsidR="00BD361F">
        <w:t xml:space="preserve"> pour le serveur DHCP</w:t>
      </w:r>
      <w:r w:rsidR="00610DD7">
        <w:t>:</w:t>
      </w:r>
    </w:p>
    <w:p w:rsidR="00B6064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rPr>
      </w:pPr>
      <w:r>
        <w:rPr>
          <w:rFonts w:ascii="Courier New" w:hAnsi="Courier New" w:cs="Courier New"/>
          <w:b/>
        </w:rPr>
        <w:tab/>
      </w:r>
    </w:p>
    <w:p w:rsidR="00610DD7" w:rsidRPr="00325FE5" w:rsidRDefault="00B60645"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Pr>
          <w:rFonts w:ascii="Courier New" w:hAnsi="Courier New" w:cs="Courier New"/>
          <w:b/>
        </w:rPr>
        <w:tab/>
      </w:r>
      <w:proofErr w:type="gramStart"/>
      <w:r w:rsidR="00610DD7" w:rsidRPr="00325FE5">
        <w:rPr>
          <w:rFonts w:ascii="Courier New" w:hAnsi="Courier New" w:cs="Courier New"/>
          <w:szCs w:val="24"/>
        </w:rPr>
        <w:t>auto</w:t>
      </w:r>
      <w:proofErr w:type="gram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w:t>
      </w:r>
      <w:proofErr w:type="spellEnd"/>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iface</w:t>
      </w:r>
      <w:proofErr w:type="spellEnd"/>
      <w:proofErr w:type="gram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inet</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loopback</w:t>
      </w:r>
      <w:proofErr w:type="spellEnd"/>
    </w:p>
    <w:p w:rsidR="00610DD7" w:rsidRPr="00325FE5" w:rsidRDefault="00610DD7"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iface</w:t>
      </w:r>
      <w:proofErr w:type="spellEnd"/>
      <w:proofErr w:type="gramEnd"/>
      <w:r w:rsidR="00610DD7" w:rsidRPr="00325FE5">
        <w:rPr>
          <w:rFonts w:ascii="Courier New" w:hAnsi="Courier New" w:cs="Courier New"/>
          <w:szCs w:val="24"/>
        </w:rPr>
        <w:t xml:space="preserve"> eth0 </w:t>
      </w:r>
      <w:proofErr w:type="spellStart"/>
      <w:r w:rsidR="00610DD7" w:rsidRPr="00325FE5">
        <w:rPr>
          <w:rFonts w:ascii="Courier New" w:hAnsi="Courier New" w:cs="Courier New"/>
          <w:szCs w:val="24"/>
        </w:rPr>
        <w:t>inet</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static</w:t>
      </w:r>
      <w:proofErr w:type="spellEnd"/>
    </w:p>
    <w:p w:rsidR="00BD361F"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address</w:t>
      </w:r>
      <w:proofErr w:type="spellEnd"/>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proofErr w:type="spellStart"/>
      <w:r w:rsidR="00610DD7" w:rsidRPr="00325FE5">
        <w:rPr>
          <w:rFonts w:ascii="Courier New" w:hAnsi="Courier New" w:cs="Courier New"/>
          <w:b/>
          <w:i/>
          <w:szCs w:val="24"/>
        </w:rPr>
        <w:t>adresse_IP_de_la_machine</w:t>
      </w:r>
      <w:proofErr w:type="spellEnd"/>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netmask</w:t>
      </w:r>
      <w:proofErr w:type="spellEnd"/>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r w:rsidRPr="00325FE5">
        <w:rPr>
          <w:rFonts w:ascii="Courier New" w:hAnsi="Courier New" w:cs="Courier New"/>
          <w:b/>
          <w:szCs w:val="24"/>
        </w:rPr>
        <w:tab/>
      </w:r>
      <w:proofErr w:type="spellStart"/>
      <w:r w:rsidR="00610DD7" w:rsidRPr="00325FE5">
        <w:rPr>
          <w:rFonts w:ascii="Courier New" w:hAnsi="Courier New" w:cs="Courier New"/>
          <w:b/>
          <w:i/>
          <w:szCs w:val="24"/>
        </w:rPr>
        <w:t>masque_de_sous</w:t>
      </w:r>
      <w:proofErr w:type="spellEnd"/>
      <w:r w:rsidR="00610DD7" w:rsidRPr="00325FE5">
        <w:rPr>
          <w:rFonts w:ascii="Courier New" w:hAnsi="Courier New" w:cs="Courier New"/>
          <w:b/>
          <w:i/>
          <w:szCs w:val="24"/>
        </w:rPr>
        <w:t>-réseau</w:t>
      </w: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r w:rsidRPr="00325FE5">
        <w:rPr>
          <w:rFonts w:ascii="Courier New" w:hAnsi="Courier New" w:cs="Courier New"/>
          <w:b/>
          <w:szCs w:val="24"/>
        </w:rPr>
        <w:tab/>
      </w:r>
      <w:proofErr w:type="gramStart"/>
      <w:r w:rsidR="00610DD7" w:rsidRPr="00325FE5">
        <w:rPr>
          <w:rFonts w:ascii="Courier New" w:hAnsi="Courier New" w:cs="Courier New"/>
          <w:szCs w:val="24"/>
        </w:rPr>
        <w:t>network</w:t>
      </w:r>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r w:rsidRPr="00325FE5">
        <w:rPr>
          <w:rFonts w:ascii="Courier New" w:hAnsi="Courier New" w:cs="Courier New"/>
          <w:b/>
          <w:szCs w:val="24"/>
        </w:rPr>
        <w:tab/>
      </w:r>
      <w:proofErr w:type="spellStart"/>
      <w:r w:rsidR="00610DD7" w:rsidRPr="00325FE5">
        <w:rPr>
          <w:rFonts w:ascii="Courier New" w:hAnsi="Courier New" w:cs="Courier New"/>
          <w:b/>
          <w:i/>
          <w:szCs w:val="24"/>
        </w:rPr>
        <w:t>adresse_du_réseau</w:t>
      </w:r>
      <w:proofErr w:type="spellEnd"/>
    </w:p>
    <w:p w:rsidR="00610DD7"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i/>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broadcast</w:t>
      </w:r>
      <w:proofErr w:type="spellEnd"/>
      <w:proofErr w:type="gramEnd"/>
      <w:r w:rsidR="00610DD7" w:rsidRPr="00325FE5">
        <w:rPr>
          <w:rFonts w:ascii="Courier New" w:hAnsi="Courier New" w:cs="Courier New"/>
          <w:b/>
          <w:szCs w:val="24"/>
        </w:rPr>
        <w:tab/>
      </w:r>
      <w:proofErr w:type="spellStart"/>
      <w:r w:rsidR="00610DD7" w:rsidRPr="00325FE5">
        <w:rPr>
          <w:rFonts w:ascii="Courier New" w:hAnsi="Courier New" w:cs="Courier New"/>
          <w:b/>
          <w:i/>
          <w:szCs w:val="24"/>
        </w:rPr>
        <w:t>adresse_de_diffusion_du_réseau</w:t>
      </w:r>
      <w:proofErr w:type="spellEnd"/>
    </w:p>
    <w:p w:rsidR="00B60645" w:rsidRPr="00325FE5" w:rsidRDefault="00B60645"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i/>
          <w:szCs w:val="24"/>
        </w:rPr>
      </w:pPr>
    </w:p>
    <w:p w:rsidR="00BD361F" w:rsidRDefault="00BD361F" w:rsidP="00BD361F"/>
    <w:p w:rsidR="00544E5B" w:rsidRDefault="00544E5B" w:rsidP="00544E5B">
      <w:pPr>
        <w:pStyle w:val="Paragraphedeliste"/>
        <w:numPr>
          <w:ilvl w:val="0"/>
          <w:numId w:val="28"/>
        </w:numPr>
      </w:pPr>
      <w:r>
        <w:t>Réalisez le câblage réseau ci-dessous.</w:t>
      </w:r>
    </w:p>
    <w:p w:rsidR="00D459C3" w:rsidRDefault="00F37436" w:rsidP="00544E5B">
      <w:pPr>
        <w:keepNext/>
        <w:ind w:left="360"/>
        <w:jc w:val="center"/>
      </w:pPr>
      <w:r>
        <w:rPr>
          <w:noProof/>
        </w:rPr>
        <w:pict>
          <v:shape id="_x0000_s1030" type="#_x0000_t75" style="position:absolute;left:0;text-align:left;margin-left:116.5pt;margin-top:6.55pt;width:281pt;height:143pt;z-index:251659264;mso-position-horizontal-relative:text;mso-position-vertical-relative:text">
            <v:imagedata r:id="rId16" o:title=""/>
            <w10:wrap type="square"/>
          </v:shape>
          <o:OLEObject Type="Embed" ProgID="Visio.Drawing.11" ShapeID="_x0000_s1030" DrawAspect="Content" ObjectID="_1427190632" r:id="rId17"/>
        </w:pict>
      </w: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544E5B" w:rsidRDefault="00544E5B" w:rsidP="00544E5B">
      <w:pPr>
        <w:keepNext/>
        <w:ind w:left="360"/>
        <w:jc w:val="center"/>
      </w:pPr>
    </w:p>
    <w:p w:rsidR="00544E5B" w:rsidRPr="00544E5B" w:rsidRDefault="00544E5B" w:rsidP="00544E5B">
      <w:pPr>
        <w:pStyle w:val="Lgende"/>
        <w:jc w:val="center"/>
        <w:rPr>
          <w:color w:val="auto"/>
        </w:rPr>
      </w:pPr>
      <w:r w:rsidRPr="00544E5B">
        <w:rPr>
          <w:color w:val="auto"/>
        </w:rPr>
        <w:t xml:space="preserve">Figure </w:t>
      </w:r>
      <w:r w:rsidRPr="00544E5B">
        <w:rPr>
          <w:color w:val="auto"/>
        </w:rPr>
        <w:fldChar w:fldCharType="begin"/>
      </w:r>
      <w:r w:rsidRPr="00544E5B">
        <w:rPr>
          <w:color w:val="auto"/>
        </w:rPr>
        <w:instrText xml:space="preserve"> SEQ Figure \* ARABIC </w:instrText>
      </w:r>
      <w:r w:rsidRPr="00544E5B">
        <w:rPr>
          <w:color w:val="auto"/>
        </w:rPr>
        <w:fldChar w:fldCharType="separate"/>
      </w:r>
      <w:r w:rsidR="00936604">
        <w:rPr>
          <w:noProof/>
          <w:color w:val="auto"/>
        </w:rPr>
        <w:t>6</w:t>
      </w:r>
      <w:r w:rsidRPr="00544E5B">
        <w:rPr>
          <w:color w:val="auto"/>
        </w:rPr>
        <w:fldChar w:fldCharType="end"/>
      </w:r>
      <w:r w:rsidRPr="00544E5B">
        <w:rPr>
          <w:color w:val="auto"/>
        </w:rPr>
        <w:t xml:space="preserve"> : Réseau initial.</w:t>
      </w:r>
    </w:p>
    <w:p w:rsidR="00BD361F" w:rsidRDefault="00BD361F" w:rsidP="000B07BC">
      <w:pPr>
        <w:pStyle w:val="Paragraphedeliste"/>
        <w:numPr>
          <w:ilvl w:val="0"/>
          <w:numId w:val="28"/>
        </w:numPr>
      </w:pPr>
      <w:r>
        <w:t>Sauvegardez vos modifications</w:t>
      </w:r>
      <w:r w:rsidR="00796DC6">
        <w:t xml:space="preserve">, </w:t>
      </w:r>
      <w:r>
        <w:t xml:space="preserve">redémarrez </w:t>
      </w:r>
      <w:r w:rsidR="00544E5B">
        <w:t>le serveur DHCP</w:t>
      </w:r>
      <w:r w:rsidR="00796DC6">
        <w:t xml:space="preserve"> et v</w:t>
      </w:r>
      <w:r>
        <w:t xml:space="preserve">érifiez la prise en compte </w:t>
      </w:r>
      <w:r w:rsidR="000B07BC">
        <w:t xml:space="preserve">de </w:t>
      </w:r>
      <w:r w:rsidR="00544E5B">
        <w:t xml:space="preserve">son </w:t>
      </w:r>
      <w:r w:rsidR="000B07BC">
        <w:t>adressage statique.</w:t>
      </w:r>
    </w:p>
    <w:p w:rsidR="000B07BC" w:rsidRDefault="00796DC6" w:rsidP="00796DC6">
      <w:pPr>
        <w:pStyle w:val="Titre2"/>
      </w:pPr>
      <w:r>
        <w:t>Configuration du serveur DHCP.</w:t>
      </w:r>
    </w:p>
    <w:p w:rsidR="00796DC6" w:rsidRPr="00796DC6" w:rsidRDefault="00796DC6" w:rsidP="00796DC6">
      <w:pPr>
        <w:pStyle w:val="Titre3"/>
      </w:pPr>
      <w:r>
        <w:t xml:space="preserve">Configuration du serveur avec uniquement une </w:t>
      </w:r>
      <w:r w:rsidR="00895B27">
        <w:t xml:space="preserve">attribution </w:t>
      </w:r>
      <w:r>
        <w:t>d’adresses dynamique.</w:t>
      </w:r>
    </w:p>
    <w:p w:rsidR="00796DC6" w:rsidRDefault="00796DC6" w:rsidP="00BD361F">
      <w:r>
        <w:t>Instructions :</w:t>
      </w:r>
    </w:p>
    <w:p w:rsidR="00796DC6" w:rsidRDefault="00796DC6" w:rsidP="00796DC6">
      <w:pPr>
        <w:pStyle w:val="Paragraphedeliste"/>
        <w:numPr>
          <w:ilvl w:val="0"/>
          <w:numId w:val="30"/>
        </w:numPr>
      </w:pPr>
      <w:r>
        <w:t xml:space="preserve">L’adresse du réseau est </w:t>
      </w:r>
      <w:r w:rsidRPr="00895B27">
        <w:rPr>
          <w:rFonts w:ascii="Courier New" w:hAnsi="Courier New" w:cs="Courier New"/>
          <w:b/>
        </w:rPr>
        <w:t>192.168.x.0/24</w:t>
      </w:r>
      <w:r>
        <w:t> ;</w:t>
      </w:r>
    </w:p>
    <w:p w:rsidR="00796DC6" w:rsidRDefault="00796DC6" w:rsidP="00796DC6">
      <w:pPr>
        <w:pStyle w:val="Paragraphedeliste"/>
        <w:numPr>
          <w:ilvl w:val="0"/>
          <w:numId w:val="30"/>
        </w:numPr>
      </w:pPr>
      <w:r>
        <w:t xml:space="preserve">La plage de distribution des adresses sera de </w:t>
      </w:r>
      <w:r w:rsidRPr="00895B27">
        <w:rPr>
          <w:rFonts w:ascii="Courier New" w:hAnsi="Courier New" w:cs="Courier New"/>
          <w:b/>
        </w:rPr>
        <w:t>192.168.x.10</w:t>
      </w:r>
      <w:r>
        <w:t xml:space="preserve"> à </w:t>
      </w:r>
      <w:r w:rsidRPr="00895B27">
        <w:rPr>
          <w:rFonts w:ascii="Courier New" w:hAnsi="Courier New" w:cs="Courier New"/>
          <w:b/>
        </w:rPr>
        <w:t>192.168.x.30</w:t>
      </w:r>
      <w:r>
        <w:t> ;</w:t>
      </w:r>
    </w:p>
    <w:p w:rsidR="00796DC6" w:rsidRDefault="00796DC6" w:rsidP="00796DC6">
      <w:pPr>
        <w:pStyle w:val="Paragraphedeliste"/>
        <w:numPr>
          <w:ilvl w:val="0"/>
          <w:numId w:val="30"/>
        </w:numPr>
      </w:pPr>
      <w:r>
        <w:t>La durée du bail par défaut sera d’une heure ;</w:t>
      </w:r>
    </w:p>
    <w:p w:rsidR="00796DC6" w:rsidRDefault="00796DC6" w:rsidP="00796DC6">
      <w:pPr>
        <w:pStyle w:val="Paragraphedeliste"/>
        <w:numPr>
          <w:ilvl w:val="0"/>
          <w:numId w:val="30"/>
        </w:numPr>
      </w:pPr>
      <w:r>
        <w:t>La durée du bail maximum sera de deux heures.</w:t>
      </w:r>
    </w:p>
    <w:p w:rsidR="00281422" w:rsidRDefault="00281422" w:rsidP="00DF6D8A">
      <w:pPr>
        <w:pBdr>
          <w:top w:val="single" w:sz="4" w:space="1" w:color="auto"/>
          <w:left w:val="single" w:sz="4" w:space="4" w:color="auto"/>
          <w:bottom w:val="single" w:sz="4" w:space="1" w:color="auto"/>
          <w:right w:val="single" w:sz="4" w:space="4" w:color="auto"/>
        </w:pBdr>
        <w:shd w:val="clear" w:color="auto" w:fill="BFBFBF" w:themeFill="background1" w:themeFillShade="BF"/>
      </w:pPr>
      <w:r>
        <w:t>Toute modification de la configuration du ser</w:t>
      </w:r>
      <w:r w:rsidR="00B60645">
        <w:t xml:space="preserve">veur DHCP nécessitera le redémarrage de celui-ci par le script </w:t>
      </w:r>
      <w:proofErr w:type="spellStart"/>
      <w:r w:rsidR="00B60645" w:rsidRPr="00406845">
        <w:rPr>
          <w:rFonts w:ascii="Courier New" w:hAnsi="Courier New" w:cs="Courier New"/>
          <w:b/>
        </w:rPr>
        <w:t>isc</w:t>
      </w:r>
      <w:proofErr w:type="spellEnd"/>
      <w:r w:rsidR="00B60645" w:rsidRPr="00406845">
        <w:rPr>
          <w:rFonts w:ascii="Courier New" w:hAnsi="Courier New" w:cs="Courier New"/>
          <w:b/>
        </w:rPr>
        <w:t>-</w:t>
      </w:r>
      <w:proofErr w:type="spellStart"/>
      <w:r w:rsidR="00B60645" w:rsidRPr="00406845">
        <w:rPr>
          <w:rFonts w:ascii="Courier New" w:hAnsi="Courier New" w:cs="Courier New"/>
          <w:b/>
        </w:rPr>
        <w:t>dhcp</w:t>
      </w:r>
      <w:proofErr w:type="spellEnd"/>
      <w:r w:rsidR="00B60645" w:rsidRPr="00406845">
        <w:rPr>
          <w:rFonts w:ascii="Courier New" w:hAnsi="Courier New" w:cs="Courier New"/>
          <w:b/>
        </w:rPr>
        <w:t>-server</w:t>
      </w:r>
      <w:r w:rsidR="00B60645">
        <w:t xml:space="preserve"> avec l’option </w:t>
      </w:r>
      <w:r w:rsidR="00B60645" w:rsidRPr="00406845">
        <w:rPr>
          <w:rFonts w:ascii="Courier New" w:hAnsi="Courier New" w:cs="Courier New"/>
          <w:b/>
        </w:rPr>
        <w:t>restart</w:t>
      </w:r>
      <w:r w:rsidR="00B60645">
        <w:t xml:space="preserve"> depuis le répertoire </w:t>
      </w:r>
      <w:r w:rsidR="00B60645" w:rsidRPr="00406845">
        <w:rPr>
          <w:rFonts w:ascii="Courier New" w:hAnsi="Courier New" w:cs="Courier New"/>
          <w:b/>
        </w:rPr>
        <w:t>/</w:t>
      </w:r>
      <w:proofErr w:type="spellStart"/>
      <w:r w:rsidR="00B60645" w:rsidRPr="00406845">
        <w:rPr>
          <w:rFonts w:ascii="Courier New" w:hAnsi="Courier New" w:cs="Courier New"/>
          <w:b/>
        </w:rPr>
        <w:t>etc</w:t>
      </w:r>
      <w:proofErr w:type="spellEnd"/>
      <w:r w:rsidR="00B60645" w:rsidRPr="00406845">
        <w:rPr>
          <w:rFonts w:ascii="Courier New" w:hAnsi="Courier New" w:cs="Courier New"/>
          <w:b/>
        </w:rPr>
        <w:t>/</w:t>
      </w:r>
      <w:proofErr w:type="spellStart"/>
      <w:r w:rsidR="00B60645" w:rsidRPr="00406845">
        <w:rPr>
          <w:rFonts w:ascii="Courier New" w:hAnsi="Courier New" w:cs="Courier New"/>
          <w:b/>
        </w:rPr>
        <w:t>init.d</w:t>
      </w:r>
      <w:proofErr w:type="spellEnd"/>
      <w:r w:rsidR="00B60645">
        <w:t>.</w:t>
      </w:r>
    </w:p>
    <w:p w:rsidR="007C775B" w:rsidRDefault="007C775B" w:rsidP="00DF6D8A">
      <w:pPr>
        <w:pBdr>
          <w:top w:val="single" w:sz="4" w:space="1" w:color="auto"/>
          <w:left w:val="single" w:sz="4" w:space="4" w:color="auto"/>
          <w:bottom w:val="single" w:sz="4" w:space="1" w:color="auto"/>
          <w:right w:val="single" w:sz="4" w:space="4" w:color="auto"/>
        </w:pBdr>
        <w:shd w:val="clear" w:color="auto" w:fill="BFBFBF" w:themeFill="background1" w:themeFillShade="BF"/>
      </w:pPr>
    </w:p>
    <w:p w:rsidR="00C967B1" w:rsidRPr="0077286A" w:rsidRDefault="00C967B1" w:rsidP="00DF6D8A">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ascii="Courier New" w:hAnsi="Courier New" w:cs="Courier New"/>
          <w:b/>
        </w:rPr>
      </w:pPr>
      <w:bookmarkStart w:id="0" w:name="_GoBack"/>
      <w:proofErr w:type="gramStart"/>
      <w:r w:rsidRPr="0077286A">
        <w:rPr>
          <w:rFonts w:ascii="Courier New" w:hAnsi="Courier New" w:cs="Courier New"/>
          <w:b/>
        </w:rPr>
        <w:t>./</w:t>
      </w:r>
      <w:proofErr w:type="spellStart"/>
      <w:proofErr w:type="gramEnd"/>
      <w:r w:rsidRPr="0077286A">
        <w:rPr>
          <w:rFonts w:ascii="Courier New" w:hAnsi="Courier New" w:cs="Courier New"/>
          <w:b/>
        </w:rPr>
        <w:t>isc</w:t>
      </w:r>
      <w:proofErr w:type="spellEnd"/>
      <w:r w:rsidRPr="0077286A">
        <w:rPr>
          <w:rFonts w:ascii="Courier New" w:hAnsi="Courier New" w:cs="Courier New"/>
          <w:b/>
        </w:rPr>
        <w:t>-</w:t>
      </w:r>
      <w:proofErr w:type="spellStart"/>
      <w:r w:rsidRPr="0077286A">
        <w:rPr>
          <w:rFonts w:ascii="Courier New" w:hAnsi="Courier New" w:cs="Courier New"/>
          <w:b/>
        </w:rPr>
        <w:t>dhcp</w:t>
      </w:r>
      <w:proofErr w:type="spellEnd"/>
      <w:r w:rsidRPr="0077286A">
        <w:rPr>
          <w:rFonts w:ascii="Courier New" w:hAnsi="Courier New" w:cs="Courier New"/>
          <w:b/>
        </w:rPr>
        <w:t>-server restart</w:t>
      </w:r>
    </w:p>
    <w:bookmarkEnd w:id="0"/>
    <w:p w:rsidR="00796DC6" w:rsidRDefault="00796DC6" w:rsidP="00796DC6">
      <w:pPr>
        <w:pStyle w:val="Paragraphedeliste"/>
        <w:numPr>
          <w:ilvl w:val="0"/>
          <w:numId w:val="31"/>
        </w:numPr>
      </w:pPr>
      <w:r w:rsidRPr="00BD361F">
        <w:lastRenderedPageBreak/>
        <w:t xml:space="preserve">Connectez-vous en administrateur et en local sur la carte </w:t>
      </w:r>
      <w:proofErr w:type="spellStart"/>
      <w:r w:rsidRPr="00BD361F">
        <w:t>Raspberry</w:t>
      </w:r>
      <w:proofErr w:type="spellEnd"/>
      <w:r w:rsidRPr="00BD361F">
        <w:t xml:space="preserve"> Pi qui doit assurer la fonction de DHCP.</w:t>
      </w:r>
      <w:r w:rsidR="00CB3FCF">
        <w:t xml:space="preserve"> </w:t>
      </w:r>
      <w:r>
        <w:t xml:space="preserve">Faites une copie de sauvegarde du fichier </w:t>
      </w:r>
      <w:r w:rsidRPr="00CB3FCF">
        <w:rPr>
          <w:rFonts w:ascii="Courier New" w:hAnsi="Courier New" w:cs="Courier New"/>
          <w:b/>
        </w:rPr>
        <w:t>/</w:t>
      </w:r>
      <w:proofErr w:type="spellStart"/>
      <w:r w:rsidRPr="00CB3FCF">
        <w:rPr>
          <w:rFonts w:ascii="Courier New" w:hAnsi="Courier New" w:cs="Courier New"/>
          <w:b/>
        </w:rPr>
        <w:t>etc</w:t>
      </w:r>
      <w:proofErr w:type="spellEnd"/>
      <w:r w:rsidRPr="00CB3FCF">
        <w:rPr>
          <w:rFonts w:ascii="Courier New" w:hAnsi="Courier New" w:cs="Courier New"/>
          <w:b/>
        </w:rPr>
        <w:t>/</w:t>
      </w:r>
      <w:proofErr w:type="spellStart"/>
      <w:r w:rsidRPr="00CB3FCF">
        <w:rPr>
          <w:rFonts w:ascii="Courier New" w:hAnsi="Courier New" w:cs="Courier New"/>
          <w:b/>
        </w:rPr>
        <w:t>dhcp</w:t>
      </w:r>
      <w:proofErr w:type="spellEnd"/>
      <w:r w:rsidRPr="00CB3FCF">
        <w:rPr>
          <w:rFonts w:ascii="Courier New" w:hAnsi="Courier New" w:cs="Courier New"/>
          <w:b/>
        </w:rPr>
        <w:t>/</w:t>
      </w:r>
      <w:proofErr w:type="spellStart"/>
      <w:r w:rsidRPr="00CB3FCF">
        <w:rPr>
          <w:rFonts w:ascii="Courier New" w:hAnsi="Courier New" w:cs="Courier New"/>
          <w:b/>
        </w:rPr>
        <w:t>dhcpd.conf</w:t>
      </w:r>
      <w:proofErr w:type="spellEnd"/>
      <w:r>
        <w:t xml:space="preserve"> en </w:t>
      </w:r>
      <w:r w:rsidRPr="00CB3FCF">
        <w:rPr>
          <w:rFonts w:ascii="Courier New" w:hAnsi="Courier New" w:cs="Courier New"/>
          <w:b/>
        </w:rPr>
        <w:t>/</w:t>
      </w:r>
      <w:proofErr w:type="spellStart"/>
      <w:r w:rsidRPr="00CB3FCF">
        <w:rPr>
          <w:rFonts w:ascii="Courier New" w:hAnsi="Courier New" w:cs="Courier New"/>
          <w:b/>
        </w:rPr>
        <w:t>etc</w:t>
      </w:r>
      <w:proofErr w:type="spellEnd"/>
      <w:r w:rsidRPr="00CB3FCF">
        <w:rPr>
          <w:rFonts w:ascii="Courier New" w:hAnsi="Courier New" w:cs="Courier New"/>
          <w:b/>
        </w:rPr>
        <w:t>/</w:t>
      </w:r>
      <w:proofErr w:type="spellStart"/>
      <w:r w:rsidRPr="00CB3FCF">
        <w:rPr>
          <w:rFonts w:ascii="Courier New" w:hAnsi="Courier New" w:cs="Courier New"/>
          <w:b/>
        </w:rPr>
        <w:t>dhcp</w:t>
      </w:r>
      <w:proofErr w:type="spellEnd"/>
      <w:r w:rsidRPr="00CB3FCF">
        <w:rPr>
          <w:rFonts w:ascii="Courier New" w:hAnsi="Courier New" w:cs="Courier New"/>
          <w:b/>
        </w:rPr>
        <w:t>/</w:t>
      </w:r>
      <w:proofErr w:type="spellStart"/>
      <w:r w:rsidRPr="00CB3FCF">
        <w:rPr>
          <w:rFonts w:ascii="Courier New" w:hAnsi="Courier New" w:cs="Courier New"/>
          <w:b/>
        </w:rPr>
        <w:t>dhcpd.bak</w:t>
      </w:r>
      <w:proofErr w:type="spellEnd"/>
      <w:r w:rsidRPr="00BD361F">
        <w:t>.</w:t>
      </w:r>
    </w:p>
    <w:p w:rsidR="00BD0E24" w:rsidRDefault="00BD0E24" w:rsidP="007C775B">
      <w:pPr>
        <w:pStyle w:val="Paragraphedeliste"/>
        <w:numPr>
          <w:ilvl w:val="0"/>
          <w:numId w:val="31"/>
        </w:numPr>
      </w:pPr>
      <w:r>
        <w:t xml:space="preserve">Editez le fichier </w:t>
      </w:r>
      <w:r w:rsidRPr="007C775B">
        <w:rPr>
          <w:rFonts w:ascii="Courier New" w:hAnsi="Courier New" w:cs="Courier New"/>
          <w:b/>
        </w:rPr>
        <w:t>/</w:t>
      </w:r>
      <w:proofErr w:type="spellStart"/>
      <w:r w:rsidRPr="007C775B">
        <w:rPr>
          <w:rFonts w:ascii="Courier New" w:hAnsi="Courier New" w:cs="Courier New"/>
          <w:b/>
        </w:rPr>
        <w:t>etc</w:t>
      </w:r>
      <w:proofErr w:type="spellEnd"/>
      <w:r w:rsidRPr="007C775B">
        <w:rPr>
          <w:rFonts w:ascii="Courier New" w:hAnsi="Courier New" w:cs="Courier New"/>
          <w:b/>
        </w:rPr>
        <w:t>/</w:t>
      </w:r>
      <w:proofErr w:type="spellStart"/>
      <w:r w:rsidRPr="007C775B">
        <w:rPr>
          <w:rFonts w:ascii="Courier New" w:hAnsi="Courier New" w:cs="Courier New"/>
          <w:b/>
        </w:rPr>
        <w:t>dhcp</w:t>
      </w:r>
      <w:proofErr w:type="spellEnd"/>
      <w:r w:rsidRPr="007C775B">
        <w:rPr>
          <w:rFonts w:ascii="Courier New" w:hAnsi="Courier New" w:cs="Courier New"/>
          <w:b/>
        </w:rPr>
        <w:t>/</w:t>
      </w:r>
      <w:proofErr w:type="spellStart"/>
      <w:r w:rsidRPr="007C775B">
        <w:rPr>
          <w:rFonts w:ascii="Courier New" w:hAnsi="Courier New" w:cs="Courier New"/>
          <w:b/>
        </w:rPr>
        <w:t>dhcpd.conf</w:t>
      </w:r>
      <w:proofErr w:type="spellEnd"/>
      <w:r>
        <w:t>. Saisissez les données ci-dessous en complétant les champs en italique avec les donn</w:t>
      </w:r>
      <w:r w:rsidR="008C2D83">
        <w:t xml:space="preserve">ées de configurations fournies. Les lignes commençant par </w:t>
      </w:r>
      <w:r w:rsidR="008C2D83" w:rsidRPr="007C775B">
        <w:rPr>
          <w:b/>
        </w:rPr>
        <w:t>#</w:t>
      </w:r>
      <w:r w:rsidR="008C2D83">
        <w:t xml:space="preserve"> sont considérées comme des commentaires</w:t>
      </w:r>
      <w:r w:rsidR="00325FE5">
        <w:t xml:space="preserve"> et ne sont pas prises en compte dans la configuration</w:t>
      </w:r>
      <w:r w:rsidR="008C2D83">
        <w:t>.</w:t>
      </w:r>
    </w:p>
    <w:p w:rsidR="007C775B" w:rsidRDefault="007C775B" w:rsidP="007C775B">
      <w:pPr>
        <w:shd w:val="clear" w:color="auto" w:fill="FFFFFF" w:themeFill="background1"/>
        <w:tabs>
          <w:tab w:val="left" w:pos="1701"/>
        </w:tabs>
        <w:jc w:val="left"/>
        <w:rPr>
          <w:rFonts w:ascii="Courier New" w:eastAsia="Times New Roman" w:hAnsi="Courier New" w:cs="Courier New"/>
          <w:color w:val="339966"/>
          <w:sz w:val="22"/>
          <w:lang w:eastAsia="fr-FR"/>
        </w:rPr>
      </w:pP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8C2D83">
        <w:rPr>
          <w:rFonts w:ascii="Courier New" w:eastAsia="Times New Roman" w:hAnsi="Courier New" w:cs="Courier New"/>
          <w:color w:val="339966"/>
          <w:sz w:val="22"/>
          <w:lang w:eastAsia="fr-FR"/>
        </w:rPr>
        <w:tab/>
      </w:r>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Configuration du DHCP #</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B60645" w:rsidRDefault="00CD7BBE"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
    <w:p w:rsidR="00CD7BBE" w:rsidRPr="00325FE5" w:rsidRDefault="00B60645"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Pr>
          <w:rFonts w:ascii="Courier New" w:eastAsia="Times New Roman" w:hAnsi="Courier New" w:cs="Courier New"/>
          <w:szCs w:val="24"/>
          <w:lang w:eastAsia="fr-FR"/>
        </w:rPr>
        <w:tab/>
      </w:r>
      <w:r w:rsidR="008C2D83" w:rsidRPr="00325FE5">
        <w:rPr>
          <w:rFonts w:ascii="Courier New" w:eastAsia="Times New Roman" w:hAnsi="Courier New" w:cs="Courier New"/>
          <w:szCs w:val="24"/>
          <w:lang w:eastAsia="fr-FR"/>
        </w:rPr>
        <w:t># Mode autoritaire</w:t>
      </w:r>
    </w:p>
    <w:p w:rsidR="00CD7BBE" w:rsidRPr="00325FE5" w:rsidRDefault="00CD7BBE"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proofErr w:type="gramStart"/>
      <w:r w:rsidRPr="00325FE5">
        <w:rPr>
          <w:rFonts w:ascii="Courier New" w:eastAsia="Times New Roman" w:hAnsi="Courier New" w:cs="Courier New"/>
          <w:szCs w:val="24"/>
          <w:lang w:eastAsia="fr-FR"/>
        </w:rPr>
        <w:t>authoritative</w:t>
      </w:r>
      <w:proofErr w:type="spellEnd"/>
      <w:proofErr w:type="gramEnd"/>
      <w:r w:rsidRPr="00325FE5">
        <w:rPr>
          <w:rFonts w:ascii="Courier New" w:eastAsia="Times New Roman" w:hAnsi="Courier New" w:cs="Courier New"/>
          <w:szCs w:val="24"/>
          <w:lang w:eastAsia="fr-FR"/>
        </w:rPr>
        <w:t>;</w:t>
      </w:r>
    </w:p>
    <w:p w:rsidR="00CD7BBE"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r w:rsidR="008C2D83" w:rsidRPr="00325FE5">
        <w:rPr>
          <w:rFonts w:ascii="Courier New" w:eastAsia="Times New Roman" w:hAnsi="Courier New" w:cs="Courier New"/>
          <w:szCs w:val="24"/>
          <w:lang w:eastAsia="fr-FR"/>
        </w:rPr>
        <w:t>Durée de b</w:t>
      </w:r>
      <w:r w:rsidRPr="00325FE5">
        <w:rPr>
          <w:rFonts w:ascii="Courier New" w:eastAsia="Times New Roman" w:hAnsi="Courier New" w:cs="Courier New"/>
          <w:szCs w:val="24"/>
          <w:lang w:eastAsia="fr-FR"/>
        </w:rPr>
        <w:t>ail DHCP</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default-</w:t>
      </w:r>
      <w:proofErr w:type="spellStart"/>
      <w:r w:rsidRPr="00325FE5">
        <w:rPr>
          <w:rFonts w:ascii="Courier New" w:eastAsia="Times New Roman" w:hAnsi="Courier New" w:cs="Courier New"/>
          <w:szCs w:val="24"/>
          <w:lang w:eastAsia="fr-FR"/>
        </w:rPr>
        <w:t>lease</w:t>
      </w:r>
      <w:proofErr w:type="spellEnd"/>
      <w:r w:rsidRPr="00325FE5">
        <w:rPr>
          <w:rFonts w:ascii="Courier New" w:eastAsia="Times New Roman" w:hAnsi="Courier New" w:cs="Courier New"/>
          <w:szCs w:val="24"/>
          <w:lang w:eastAsia="fr-FR"/>
        </w:rPr>
        <w:t xml:space="preserve">-time </w:t>
      </w:r>
      <w:proofErr w:type="spellStart"/>
      <w:r w:rsidRPr="00325FE5">
        <w:rPr>
          <w:rFonts w:ascii="Courier New" w:eastAsia="Times New Roman" w:hAnsi="Courier New" w:cs="Courier New"/>
          <w:b/>
          <w:i/>
          <w:szCs w:val="24"/>
          <w:lang w:eastAsia="fr-FR"/>
        </w:rPr>
        <w:t>temps_du_bail_en_secondes</w:t>
      </w:r>
      <w:proofErr w:type="spellEnd"/>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max-</w:t>
      </w:r>
      <w:proofErr w:type="spellStart"/>
      <w:r w:rsidRPr="00325FE5">
        <w:rPr>
          <w:rFonts w:ascii="Courier New" w:eastAsia="Times New Roman" w:hAnsi="Courier New" w:cs="Courier New"/>
          <w:szCs w:val="24"/>
          <w:lang w:eastAsia="fr-FR"/>
        </w:rPr>
        <w:t>lease</w:t>
      </w:r>
      <w:proofErr w:type="spellEnd"/>
      <w:r w:rsidRPr="00325FE5">
        <w:rPr>
          <w:rFonts w:ascii="Courier New" w:eastAsia="Times New Roman" w:hAnsi="Courier New" w:cs="Courier New"/>
          <w:szCs w:val="24"/>
          <w:lang w:eastAsia="fr-FR"/>
        </w:rPr>
        <w:t xml:space="preserve">-time </w:t>
      </w:r>
      <w:proofErr w:type="spellStart"/>
      <w:r w:rsidRPr="00325FE5">
        <w:rPr>
          <w:rFonts w:ascii="Courier New" w:eastAsia="Times New Roman" w:hAnsi="Courier New" w:cs="Courier New"/>
          <w:b/>
          <w:i/>
          <w:szCs w:val="24"/>
          <w:lang w:eastAsia="fr-FR"/>
        </w:rPr>
        <w:t>temps_du_bail_en_secondes</w:t>
      </w:r>
      <w:proofErr w:type="spellEnd"/>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xml:space="preserve">#Etendue </w:t>
      </w:r>
      <w:r w:rsidR="008C2D83" w:rsidRPr="00325FE5">
        <w:rPr>
          <w:rFonts w:ascii="Courier New" w:eastAsia="Times New Roman" w:hAnsi="Courier New" w:cs="Courier New"/>
          <w:szCs w:val="24"/>
          <w:lang w:eastAsia="fr-FR"/>
        </w:rPr>
        <w:t xml:space="preserve">de la plage </w:t>
      </w:r>
      <w:r w:rsidRPr="00325FE5">
        <w:rPr>
          <w:rFonts w:ascii="Courier New" w:eastAsia="Times New Roman" w:hAnsi="Courier New" w:cs="Courier New"/>
          <w:szCs w:val="24"/>
          <w:lang w:eastAsia="fr-FR"/>
        </w:rPr>
        <w:t>des adresses</w:t>
      </w:r>
      <w:r w:rsidR="008C2D83" w:rsidRPr="00325FE5">
        <w:rPr>
          <w:rFonts w:ascii="Courier New" w:eastAsia="Times New Roman" w:hAnsi="Courier New" w:cs="Courier New"/>
          <w:szCs w:val="24"/>
          <w:lang w:eastAsia="fr-FR"/>
        </w:rPr>
        <w:t xml:space="preserve"> attribuées</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proofErr w:type="gramStart"/>
      <w:r w:rsidRPr="00325FE5">
        <w:rPr>
          <w:rFonts w:ascii="Courier New" w:eastAsia="Times New Roman" w:hAnsi="Courier New" w:cs="Courier New"/>
          <w:szCs w:val="24"/>
          <w:lang w:eastAsia="fr-FR"/>
        </w:rPr>
        <w:t>subnet</w:t>
      </w:r>
      <w:proofErr w:type="spellEnd"/>
      <w:proofErr w:type="gramEnd"/>
      <w:r w:rsidRPr="00325FE5">
        <w:rPr>
          <w:rFonts w:ascii="Courier New" w:eastAsia="Times New Roman" w:hAnsi="Courier New" w:cs="Courier New"/>
          <w:szCs w:val="24"/>
          <w:lang w:eastAsia="fr-FR"/>
        </w:rPr>
        <w:t xml:space="preserve"> </w:t>
      </w:r>
      <w:proofErr w:type="spellStart"/>
      <w:r w:rsidRPr="00325FE5">
        <w:rPr>
          <w:rFonts w:ascii="Courier New" w:eastAsia="Times New Roman" w:hAnsi="Courier New" w:cs="Courier New"/>
          <w:b/>
          <w:i/>
          <w:szCs w:val="24"/>
          <w:lang w:eastAsia="fr-FR"/>
        </w:rPr>
        <w:t>adresse_du_réseau</w:t>
      </w:r>
      <w:proofErr w:type="spellEnd"/>
      <w:r w:rsidRPr="00325FE5">
        <w:rPr>
          <w:rFonts w:ascii="Courier New" w:eastAsia="Times New Roman" w:hAnsi="Courier New" w:cs="Courier New"/>
          <w:szCs w:val="24"/>
          <w:lang w:eastAsia="fr-FR"/>
        </w:rPr>
        <w:t xml:space="preserve"> </w:t>
      </w:r>
      <w:proofErr w:type="spellStart"/>
      <w:r w:rsidRPr="00325FE5">
        <w:rPr>
          <w:rFonts w:ascii="Courier New" w:eastAsia="Times New Roman" w:hAnsi="Courier New" w:cs="Courier New"/>
          <w:szCs w:val="24"/>
          <w:lang w:eastAsia="fr-FR"/>
        </w:rPr>
        <w:t>netmask</w:t>
      </w:r>
      <w:proofErr w:type="spellEnd"/>
      <w:r w:rsidRPr="00325FE5">
        <w:rPr>
          <w:rFonts w:ascii="Courier New" w:eastAsia="Times New Roman" w:hAnsi="Courier New" w:cs="Courier New"/>
          <w:szCs w:val="24"/>
          <w:lang w:eastAsia="fr-FR"/>
        </w:rPr>
        <w:t xml:space="preserve"> </w:t>
      </w:r>
      <w:proofErr w:type="spellStart"/>
      <w:r w:rsidRPr="00325FE5">
        <w:rPr>
          <w:rFonts w:ascii="Courier New" w:eastAsia="Times New Roman" w:hAnsi="Courier New" w:cs="Courier New"/>
          <w:b/>
          <w:i/>
          <w:szCs w:val="24"/>
          <w:lang w:eastAsia="fr-FR"/>
        </w:rPr>
        <w:t>masque_de_sous</w:t>
      </w:r>
      <w:proofErr w:type="spellEnd"/>
      <w:r w:rsidRPr="00325FE5">
        <w:rPr>
          <w:rFonts w:ascii="Courier New" w:eastAsia="Times New Roman" w:hAnsi="Courier New" w:cs="Courier New"/>
          <w:b/>
          <w:i/>
          <w:szCs w:val="24"/>
          <w:lang w:eastAsia="fr-FR"/>
        </w:rPr>
        <w:t>-réseau</w:t>
      </w:r>
      <w:r w:rsidRPr="00325FE5">
        <w:rPr>
          <w:rFonts w:ascii="Courier New" w:eastAsia="Times New Roman" w:hAnsi="Courier New" w:cs="Courier New"/>
          <w:szCs w:val="24"/>
          <w:lang w:eastAsia="fr-FR"/>
        </w:rPr>
        <w:t xml:space="preserve"> </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gramStart"/>
      <w:r w:rsidRPr="00325FE5">
        <w:rPr>
          <w:rFonts w:ascii="Courier New" w:eastAsia="Times New Roman" w:hAnsi="Courier New" w:cs="Courier New"/>
          <w:szCs w:val="24"/>
          <w:lang w:eastAsia="fr-FR"/>
        </w:rPr>
        <w:t>range</w:t>
      </w:r>
      <w:proofErr w:type="gramEnd"/>
      <w:r w:rsidRPr="00325FE5">
        <w:rPr>
          <w:rFonts w:ascii="Courier New" w:eastAsia="Times New Roman" w:hAnsi="Courier New" w:cs="Courier New"/>
          <w:szCs w:val="24"/>
          <w:lang w:eastAsia="fr-FR"/>
        </w:rPr>
        <w:t xml:space="preserve"> </w:t>
      </w:r>
      <w:proofErr w:type="spellStart"/>
      <w:r w:rsidRPr="00325FE5">
        <w:rPr>
          <w:rFonts w:ascii="Courier New" w:eastAsia="Times New Roman" w:hAnsi="Courier New" w:cs="Courier New"/>
          <w:b/>
          <w:i/>
          <w:szCs w:val="24"/>
          <w:lang w:eastAsia="fr-FR"/>
        </w:rPr>
        <w:t>adresse_de_début</w:t>
      </w:r>
      <w:proofErr w:type="spellEnd"/>
      <w:r w:rsidRPr="00325FE5">
        <w:rPr>
          <w:rFonts w:ascii="Courier New" w:eastAsia="Times New Roman" w:hAnsi="Courier New" w:cs="Courier New"/>
          <w:szCs w:val="24"/>
          <w:lang w:eastAsia="fr-FR"/>
        </w:rPr>
        <w:t xml:space="preserve"> </w:t>
      </w:r>
      <w:proofErr w:type="spellStart"/>
      <w:r w:rsidRPr="00325FE5">
        <w:rPr>
          <w:rFonts w:ascii="Courier New" w:eastAsia="Times New Roman" w:hAnsi="Courier New" w:cs="Courier New"/>
          <w:b/>
          <w:i/>
          <w:szCs w:val="24"/>
          <w:lang w:eastAsia="fr-FR"/>
        </w:rPr>
        <w:t>adresse_de_fin</w:t>
      </w:r>
      <w:proofErr w:type="spellEnd"/>
      <w:r w:rsidRPr="00325FE5">
        <w:rPr>
          <w:rFonts w:ascii="Courier New" w:eastAsia="Times New Roman" w:hAnsi="Courier New" w:cs="Courier New"/>
          <w:szCs w:val="24"/>
          <w:lang w:eastAsia="fr-FR"/>
        </w:rPr>
        <w:t>;</w:t>
      </w:r>
    </w:p>
    <w:p w:rsidR="00ED596C" w:rsidRPr="00325FE5" w:rsidRDefault="00ED596C"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p>
    <w:p w:rsidR="008C2D83" w:rsidRPr="00325FE5" w:rsidRDefault="008C2D83"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Autorisation de toute demande de connexion</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r w:rsidRPr="00325FE5">
        <w:rPr>
          <w:rFonts w:ascii="Courier New" w:eastAsia="Times New Roman" w:hAnsi="Courier New" w:cs="Courier New"/>
          <w:szCs w:val="24"/>
          <w:lang w:eastAsia="fr-FR"/>
        </w:rPr>
        <w:t>allow</w:t>
      </w:r>
      <w:proofErr w:type="spellEnd"/>
      <w:r w:rsidRPr="00325FE5">
        <w:rPr>
          <w:rFonts w:ascii="Courier New" w:eastAsia="Times New Roman" w:hAnsi="Courier New" w:cs="Courier New"/>
          <w:szCs w:val="24"/>
          <w:lang w:eastAsia="fr-FR"/>
        </w:rPr>
        <w:t>-</w:t>
      </w:r>
      <w:proofErr w:type="spellStart"/>
      <w:r w:rsidRPr="00325FE5">
        <w:rPr>
          <w:rFonts w:ascii="Courier New" w:eastAsia="Times New Roman" w:hAnsi="Courier New" w:cs="Courier New"/>
          <w:szCs w:val="24"/>
          <w:lang w:eastAsia="fr-FR"/>
        </w:rPr>
        <w:t>unknown</w:t>
      </w:r>
      <w:proofErr w:type="spellEnd"/>
      <w:r w:rsidRPr="00325FE5">
        <w:rPr>
          <w:rFonts w:ascii="Courier New" w:eastAsia="Times New Roman" w:hAnsi="Courier New" w:cs="Courier New"/>
          <w:szCs w:val="24"/>
          <w:lang w:eastAsia="fr-FR"/>
        </w:rPr>
        <w:t>-clients;</w:t>
      </w:r>
    </w:p>
    <w:p w:rsidR="00796DC6"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325FE5" w:rsidRPr="00325FE5" w:rsidRDefault="00325FE5" w:rsidP="00BD0E24">
      <w:pPr>
        <w:tabs>
          <w:tab w:val="left" w:pos="1701"/>
        </w:tabs>
        <w:jc w:val="left"/>
        <w:rPr>
          <w:rFonts w:ascii="Courier New" w:eastAsia="Times New Roman" w:hAnsi="Courier New" w:cs="Courier New"/>
          <w:szCs w:val="24"/>
          <w:lang w:eastAsia="fr-FR"/>
        </w:rPr>
      </w:pPr>
    </w:p>
    <w:p w:rsidR="00406845" w:rsidRPr="00325FE5" w:rsidRDefault="00406845" w:rsidP="00BD0E24">
      <w:pPr>
        <w:tabs>
          <w:tab w:val="left" w:pos="1701"/>
        </w:tabs>
        <w:jc w:val="left"/>
        <w:rPr>
          <w:rFonts w:ascii="Courier New" w:eastAsia="Times New Roman" w:hAnsi="Courier New" w:cs="Courier New"/>
          <w:szCs w:val="24"/>
          <w:lang w:eastAsia="fr-FR"/>
        </w:rPr>
      </w:pPr>
    </w:p>
    <w:p w:rsidR="00406845" w:rsidRDefault="00406845" w:rsidP="00406845">
      <w:pPr>
        <w:pStyle w:val="Paragraphedeliste"/>
        <w:numPr>
          <w:ilvl w:val="0"/>
          <w:numId w:val="31"/>
        </w:numPr>
      </w:pPr>
      <w:r>
        <w:t xml:space="preserve">Sauvegardez vos modifications, redémarrez le serveur DHCP en lançant le script </w:t>
      </w:r>
      <w:proofErr w:type="spellStart"/>
      <w:r w:rsidRPr="00406845">
        <w:rPr>
          <w:rFonts w:ascii="Courier New" w:hAnsi="Courier New" w:cs="Courier New"/>
          <w:b/>
        </w:rPr>
        <w:t>isc</w:t>
      </w:r>
      <w:proofErr w:type="spellEnd"/>
      <w:r w:rsidRPr="00406845">
        <w:rPr>
          <w:rFonts w:ascii="Courier New" w:hAnsi="Courier New" w:cs="Courier New"/>
          <w:b/>
        </w:rPr>
        <w:t>-</w:t>
      </w:r>
      <w:proofErr w:type="spellStart"/>
      <w:r w:rsidRPr="00406845">
        <w:rPr>
          <w:rFonts w:ascii="Courier New" w:hAnsi="Courier New" w:cs="Courier New"/>
          <w:b/>
        </w:rPr>
        <w:t>dhcp</w:t>
      </w:r>
      <w:proofErr w:type="spellEnd"/>
      <w:r w:rsidRPr="00406845">
        <w:rPr>
          <w:rFonts w:ascii="Courier New" w:hAnsi="Courier New" w:cs="Courier New"/>
          <w:b/>
        </w:rPr>
        <w:t>-server</w:t>
      </w:r>
      <w:r>
        <w:t xml:space="preserve"> avec l’option </w:t>
      </w:r>
      <w:r w:rsidRPr="00406845">
        <w:rPr>
          <w:rFonts w:ascii="Courier New" w:hAnsi="Courier New" w:cs="Courier New"/>
          <w:b/>
        </w:rPr>
        <w:t>restart</w:t>
      </w:r>
      <w:r>
        <w:t xml:space="preserve"> depuis le répertoire </w:t>
      </w:r>
      <w:r w:rsidRPr="00406845">
        <w:rPr>
          <w:rFonts w:ascii="Courier New" w:hAnsi="Courier New" w:cs="Courier New"/>
          <w:b/>
        </w:rPr>
        <w:t>/</w:t>
      </w:r>
      <w:proofErr w:type="spellStart"/>
      <w:r w:rsidRPr="00406845">
        <w:rPr>
          <w:rFonts w:ascii="Courier New" w:hAnsi="Courier New" w:cs="Courier New"/>
          <w:b/>
        </w:rPr>
        <w:t>etc</w:t>
      </w:r>
      <w:proofErr w:type="spellEnd"/>
      <w:r w:rsidRPr="00406845">
        <w:rPr>
          <w:rFonts w:ascii="Courier New" w:hAnsi="Courier New" w:cs="Courier New"/>
          <w:b/>
        </w:rPr>
        <w:t>/</w:t>
      </w:r>
      <w:proofErr w:type="spellStart"/>
      <w:r w:rsidRPr="00406845">
        <w:rPr>
          <w:rFonts w:ascii="Courier New" w:hAnsi="Courier New" w:cs="Courier New"/>
          <w:b/>
        </w:rPr>
        <w:t>init.d</w:t>
      </w:r>
      <w:proofErr w:type="spellEnd"/>
      <w:r>
        <w:t>.</w:t>
      </w:r>
      <w:r w:rsidR="00544E5B">
        <w:t xml:space="preserve"> Vérifiez que le serveur a démarré correctement.</w:t>
      </w:r>
    </w:p>
    <w:p w:rsidR="00DD5867" w:rsidRDefault="003108E4" w:rsidP="00406845">
      <w:pPr>
        <w:pStyle w:val="Paragraphedeliste"/>
        <w:numPr>
          <w:ilvl w:val="0"/>
          <w:numId w:val="31"/>
        </w:numPr>
      </w:pPr>
      <w:r>
        <w:t>Mettez sous tension et c</w:t>
      </w:r>
      <w:r w:rsidR="00406845">
        <w:t xml:space="preserve">onfigurez le poste Windows XP afin qu’il obtienne une adresse IP </w:t>
      </w:r>
      <w:r w:rsidR="00ED596C">
        <w:t xml:space="preserve">automatiquement </w:t>
      </w:r>
      <w:r w:rsidR="00406845">
        <w:t xml:space="preserve">depuis </w:t>
      </w:r>
      <w:r w:rsidR="00DD5867">
        <w:t>un serveur DHCP.</w:t>
      </w:r>
      <w:r w:rsidR="007A1D2C">
        <w:t xml:space="preserve"> </w:t>
      </w:r>
      <w:r w:rsidR="00DD5867">
        <w:t>Mettez sous tensio</w:t>
      </w:r>
      <w:r w:rsidR="00ED596C">
        <w:t xml:space="preserve">n la deuxième carte </w:t>
      </w:r>
      <w:proofErr w:type="spellStart"/>
      <w:r w:rsidR="00ED596C">
        <w:t>Rasperry</w:t>
      </w:r>
      <w:proofErr w:type="spellEnd"/>
      <w:r w:rsidR="00ED596C">
        <w:t xml:space="preserve"> Pi, elle est configurée par défaut pour obtenir une adresse IP automatiquement depuis un serveur DHCP.</w:t>
      </w:r>
    </w:p>
    <w:p w:rsidR="00DD5867" w:rsidRDefault="00DD5867" w:rsidP="00DD5867">
      <w:pPr>
        <w:pStyle w:val="Paragraphedeliste"/>
        <w:numPr>
          <w:ilvl w:val="0"/>
          <w:numId w:val="31"/>
        </w:numPr>
        <w:rPr>
          <w:lang w:eastAsia="fr-FR"/>
        </w:rPr>
      </w:pPr>
      <w:r>
        <w:rPr>
          <w:lang w:eastAsia="fr-FR"/>
        </w:rPr>
        <w:t>Réalisez le câblage réseau ci-dessous (</w:t>
      </w:r>
      <w:r w:rsidRPr="00D60CD7">
        <w:rPr>
          <w:b/>
          <w:lang w:eastAsia="fr-FR"/>
        </w:rPr>
        <w:t>Attention ce réseau ne doit pas être relié au réseau de l’établissement</w:t>
      </w:r>
      <w:r>
        <w:rPr>
          <w:lang w:eastAsia="fr-FR"/>
        </w:rPr>
        <w:t>):</w:t>
      </w:r>
    </w:p>
    <w:p w:rsidR="00325FE5" w:rsidRDefault="00325FE5" w:rsidP="00325FE5">
      <w:pPr>
        <w:ind w:left="360"/>
        <w:rPr>
          <w:lang w:eastAsia="fr-FR"/>
        </w:rPr>
      </w:pPr>
    </w:p>
    <w:p w:rsidR="00DD5867" w:rsidRDefault="00D90A93" w:rsidP="00DD5867">
      <w:pPr>
        <w:keepNext/>
        <w:jc w:val="center"/>
      </w:pPr>
      <w:r>
        <w:object w:dxaOrig="6763" w:dyaOrig="4071">
          <v:shape id="_x0000_i1026" type="#_x0000_t75" style="width:384pt;height:231.5pt" o:ole="">
            <v:imagedata r:id="rId18" o:title=""/>
          </v:shape>
          <o:OLEObject Type="Embed" ProgID="Visio.Drawing.11" ShapeID="_x0000_i1026" DrawAspect="Content" ObjectID="_1427190630" r:id="rId19"/>
        </w:object>
      </w:r>
    </w:p>
    <w:p w:rsidR="00DD5867" w:rsidRDefault="00DD5867" w:rsidP="00DD5867">
      <w:pPr>
        <w:pStyle w:val="Lgende"/>
        <w:jc w:val="center"/>
        <w:rPr>
          <w:color w:val="auto"/>
        </w:rPr>
      </w:pPr>
      <w:r w:rsidRPr="0094569C">
        <w:rPr>
          <w:color w:val="auto"/>
        </w:rPr>
        <w:t xml:space="preserve">Figure </w:t>
      </w:r>
      <w:r w:rsidRPr="0094569C">
        <w:rPr>
          <w:color w:val="auto"/>
        </w:rPr>
        <w:fldChar w:fldCharType="begin"/>
      </w:r>
      <w:r w:rsidRPr="0094569C">
        <w:rPr>
          <w:color w:val="auto"/>
        </w:rPr>
        <w:instrText xml:space="preserve"> SEQ Figure \* ARABIC </w:instrText>
      </w:r>
      <w:r w:rsidRPr="0094569C">
        <w:rPr>
          <w:color w:val="auto"/>
        </w:rPr>
        <w:fldChar w:fldCharType="separate"/>
      </w:r>
      <w:r w:rsidR="00936604">
        <w:rPr>
          <w:noProof/>
          <w:color w:val="auto"/>
        </w:rPr>
        <w:t>7</w:t>
      </w:r>
      <w:r w:rsidRPr="0094569C">
        <w:rPr>
          <w:color w:val="auto"/>
        </w:rPr>
        <w:fldChar w:fldCharType="end"/>
      </w:r>
      <w:r w:rsidRPr="0094569C">
        <w:rPr>
          <w:color w:val="auto"/>
        </w:rPr>
        <w:t>: Câblage à réaliser</w:t>
      </w:r>
    </w:p>
    <w:p w:rsidR="00DD5867" w:rsidRDefault="00DD5867" w:rsidP="00406845">
      <w:pPr>
        <w:pStyle w:val="Paragraphedeliste"/>
        <w:numPr>
          <w:ilvl w:val="0"/>
          <w:numId w:val="31"/>
        </w:numPr>
      </w:pPr>
      <w:r>
        <w:t xml:space="preserve">Vérifiez du côté serveur </w:t>
      </w:r>
      <w:r w:rsidR="003108E4">
        <w:t xml:space="preserve">DHCP </w:t>
      </w:r>
      <w:r>
        <w:t xml:space="preserve">que les baux d’adresses IP sont bien attribués en affichant le contenu du fichier </w:t>
      </w:r>
      <w:r w:rsidRPr="00DD5867">
        <w:rPr>
          <w:rFonts w:ascii="Courier New" w:hAnsi="Courier New" w:cs="Courier New"/>
          <w:b/>
        </w:rPr>
        <w:t>/var/lib/</w:t>
      </w:r>
      <w:proofErr w:type="spellStart"/>
      <w:r w:rsidRPr="00DD5867">
        <w:rPr>
          <w:rFonts w:ascii="Courier New" w:hAnsi="Courier New" w:cs="Courier New"/>
          <w:b/>
        </w:rPr>
        <w:t>dhcp</w:t>
      </w:r>
      <w:proofErr w:type="spellEnd"/>
      <w:r w:rsidRPr="00DD5867">
        <w:rPr>
          <w:rFonts w:ascii="Courier New" w:hAnsi="Courier New" w:cs="Courier New"/>
          <w:b/>
        </w:rPr>
        <w:t>/</w:t>
      </w:r>
      <w:proofErr w:type="spellStart"/>
      <w:r w:rsidRPr="00DD5867">
        <w:rPr>
          <w:rFonts w:ascii="Courier New" w:hAnsi="Courier New" w:cs="Courier New"/>
          <w:b/>
        </w:rPr>
        <w:t>dhcpd.leases</w:t>
      </w:r>
      <w:proofErr w:type="spellEnd"/>
      <w:r>
        <w:t>.</w:t>
      </w:r>
    </w:p>
    <w:p w:rsidR="00DD5867" w:rsidRDefault="00803DC0" w:rsidP="00406845">
      <w:pPr>
        <w:pStyle w:val="Paragraphedeliste"/>
        <w:numPr>
          <w:ilvl w:val="0"/>
          <w:numId w:val="31"/>
        </w:numPr>
      </w:pPr>
      <w:r>
        <w:t xml:space="preserve">Complétez le tableau ci-dessous à l’aide des informations contenues dans le fichier </w:t>
      </w:r>
      <w:r w:rsidRPr="00DD5867">
        <w:rPr>
          <w:rFonts w:ascii="Courier New" w:hAnsi="Courier New" w:cs="Courier New"/>
          <w:b/>
        </w:rPr>
        <w:t>/var/lib/</w:t>
      </w:r>
      <w:proofErr w:type="spellStart"/>
      <w:r w:rsidRPr="00DD5867">
        <w:rPr>
          <w:rFonts w:ascii="Courier New" w:hAnsi="Courier New" w:cs="Courier New"/>
          <w:b/>
        </w:rPr>
        <w:t>dhcp</w:t>
      </w:r>
      <w:proofErr w:type="spellEnd"/>
      <w:r w:rsidRPr="00DD5867">
        <w:rPr>
          <w:rFonts w:ascii="Courier New" w:hAnsi="Courier New" w:cs="Courier New"/>
          <w:b/>
        </w:rPr>
        <w:t>/</w:t>
      </w:r>
      <w:proofErr w:type="spellStart"/>
      <w:r w:rsidRPr="00DD5867">
        <w:rPr>
          <w:rFonts w:ascii="Courier New" w:hAnsi="Courier New" w:cs="Courier New"/>
          <w:b/>
        </w:rPr>
        <w:t>dhcpd.leases</w:t>
      </w:r>
      <w:proofErr w:type="spellEnd"/>
      <w:r>
        <w:t>.</w:t>
      </w:r>
    </w:p>
    <w:tbl>
      <w:tblPr>
        <w:tblStyle w:val="Grillemoyenne1"/>
        <w:tblW w:w="0" w:type="auto"/>
        <w:tblLook w:val="04A0" w:firstRow="1" w:lastRow="0" w:firstColumn="1" w:lastColumn="0" w:noHBand="0" w:noVBand="1"/>
      </w:tblPr>
      <w:tblGrid>
        <w:gridCol w:w="3353"/>
        <w:gridCol w:w="3354"/>
        <w:gridCol w:w="3354"/>
      </w:tblGrid>
      <w:tr w:rsidR="007D6307" w:rsidTr="00D039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3" w:type="dxa"/>
            <w:tcBorders>
              <w:top w:val="nil"/>
              <w:left w:val="nil"/>
            </w:tcBorders>
            <w:shd w:val="clear" w:color="auto" w:fill="auto"/>
            <w:vAlign w:val="center"/>
          </w:tcPr>
          <w:p w:rsidR="007D6307" w:rsidRPr="007D6307" w:rsidRDefault="007D6307" w:rsidP="00D03978">
            <w:pPr>
              <w:jc w:val="center"/>
              <w:rPr>
                <w:b w:val="0"/>
                <w:lang w:eastAsia="fr-FR"/>
              </w:rPr>
            </w:pPr>
          </w:p>
        </w:tc>
        <w:tc>
          <w:tcPr>
            <w:tcW w:w="3354" w:type="dxa"/>
            <w:vAlign w:val="center"/>
          </w:tcPr>
          <w:p w:rsidR="007D6307" w:rsidRPr="007D6307" w:rsidRDefault="007D6307" w:rsidP="00D03978">
            <w:pPr>
              <w:jc w:val="center"/>
              <w:cnfStyle w:val="100000000000" w:firstRow="1" w:lastRow="0" w:firstColumn="0" w:lastColumn="0" w:oddVBand="0" w:evenVBand="0" w:oddHBand="0" w:evenHBand="0" w:firstRowFirstColumn="0" w:firstRowLastColumn="0" w:lastRowFirstColumn="0" w:lastRowLastColumn="0"/>
              <w:rPr>
                <w:b w:val="0"/>
                <w:lang w:eastAsia="fr-FR"/>
              </w:rPr>
            </w:pPr>
            <w:r w:rsidRPr="007D6307">
              <w:rPr>
                <w:lang w:eastAsia="fr-FR"/>
              </w:rPr>
              <w:t>Adresse IP attribuée</w:t>
            </w:r>
            <w:r>
              <w:rPr>
                <w:lang w:eastAsia="fr-FR"/>
              </w:rPr>
              <w:t xml:space="preserve"> par le serveur DHCP</w:t>
            </w:r>
          </w:p>
        </w:tc>
        <w:tc>
          <w:tcPr>
            <w:tcW w:w="3354" w:type="dxa"/>
            <w:vAlign w:val="center"/>
          </w:tcPr>
          <w:p w:rsidR="007D6307" w:rsidRPr="007D6307" w:rsidRDefault="007D6307" w:rsidP="00D03978">
            <w:pPr>
              <w:jc w:val="center"/>
              <w:cnfStyle w:val="100000000000" w:firstRow="1" w:lastRow="0" w:firstColumn="0" w:lastColumn="0" w:oddVBand="0" w:evenVBand="0" w:oddHBand="0" w:evenHBand="0" w:firstRowFirstColumn="0" w:firstRowLastColumn="0" w:lastRowFirstColumn="0" w:lastRowLastColumn="0"/>
              <w:rPr>
                <w:b w:val="0"/>
                <w:lang w:eastAsia="fr-FR"/>
              </w:rPr>
            </w:pPr>
            <w:r w:rsidRPr="007D6307">
              <w:rPr>
                <w:lang w:eastAsia="fr-FR"/>
              </w:rPr>
              <w:t>Adresse MAC</w:t>
            </w:r>
          </w:p>
        </w:tc>
      </w:tr>
      <w:tr w:rsidR="007D6307" w:rsidTr="00D03978">
        <w:trPr>
          <w:cnfStyle w:val="000000100000" w:firstRow="0" w:lastRow="0" w:firstColumn="0" w:lastColumn="0" w:oddVBand="0" w:evenVBand="0" w:oddHBand="1" w:evenHBand="0" w:firstRowFirstColumn="0" w:firstRowLastColumn="0" w:lastRowFirstColumn="0" w:lastRowLastColumn="0"/>
          <w:trHeight w:val="887"/>
        </w:trPr>
        <w:tc>
          <w:tcPr>
            <w:cnfStyle w:val="001000000000" w:firstRow="0" w:lastRow="0" w:firstColumn="1" w:lastColumn="0" w:oddVBand="0" w:evenVBand="0" w:oddHBand="0" w:evenHBand="0" w:firstRowFirstColumn="0" w:firstRowLastColumn="0" w:lastRowFirstColumn="0" w:lastRowLastColumn="0"/>
            <w:tcW w:w="3353" w:type="dxa"/>
            <w:vAlign w:val="center"/>
          </w:tcPr>
          <w:p w:rsidR="007D6307" w:rsidRPr="007D6307" w:rsidRDefault="007D6307" w:rsidP="00D03978">
            <w:pPr>
              <w:jc w:val="center"/>
              <w:rPr>
                <w:b w:val="0"/>
                <w:lang w:eastAsia="fr-FR"/>
              </w:rPr>
            </w:pPr>
            <w:r w:rsidRPr="007D6307">
              <w:rPr>
                <w:lang w:eastAsia="fr-FR"/>
              </w:rPr>
              <w:t>PC sous Windows XP</w:t>
            </w:r>
          </w:p>
        </w:tc>
        <w:tc>
          <w:tcPr>
            <w:tcW w:w="3354" w:type="dxa"/>
            <w:vAlign w:val="center"/>
          </w:tcPr>
          <w:p w:rsidR="007D6307" w:rsidRPr="007D6307" w:rsidRDefault="007D6307" w:rsidP="00D03978">
            <w:pPr>
              <w:jc w:val="center"/>
              <w:cnfStyle w:val="000000100000" w:firstRow="0" w:lastRow="0" w:firstColumn="0" w:lastColumn="0" w:oddVBand="0" w:evenVBand="0" w:oddHBand="1" w:evenHBand="0" w:firstRowFirstColumn="0" w:firstRowLastColumn="0" w:lastRowFirstColumn="0" w:lastRowLastColumn="0"/>
              <w:rPr>
                <w:b/>
                <w:lang w:eastAsia="fr-FR"/>
              </w:rPr>
            </w:pPr>
          </w:p>
        </w:tc>
        <w:tc>
          <w:tcPr>
            <w:tcW w:w="3354" w:type="dxa"/>
            <w:vAlign w:val="center"/>
          </w:tcPr>
          <w:p w:rsidR="007D6307" w:rsidRPr="007D6307" w:rsidRDefault="007D6307" w:rsidP="00D03978">
            <w:pPr>
              <w:jc w:val="center"/>
              <w:cnfStyle w:val="000000100000" w:firstRow="0" w:lastRow="0" w:firstColumn="0" w:lastColumn="0" w:oddVBand="0" w:evenVBand="0" w:oddHBand="1" w:evenHBand="0" w:firstRowFirstColumn="0" w:firstRowLastColumn="0" w:lastRowFirstColumn="0" w:lastRowLastColumn="0"/>
              <w:rPr>
                <w:b/>
                <w:lang w:eastAsia="fr-FR"/>
              </w:rPr>
            </w:pPr>
          </w:p>
        </w:tc>
      </w:tr>
      <w:tr w:rsidR="007D6307" w:rsidTr="00D03978">
        <w:trPr>
          <w:trHeight w:val="887"/>
        </w:trPr>
        <w:tc>
          <w:tcPr>
            <w:cnfStyle w:val="001000000000" w:firstRow="0" w:lastRow="0" w:firstColumn="1" w:lastColumn="0" w:oddVBand="0" w:evenVBand="0" w:oddHBand="0" w:evenHBand="0" w:firstRowFirstColumn="0" w:firstRowLastColumn="0" w:lastRowFirstColumn="0" w:lastRowLastColumn="0"/>
            <w:tcW w:w="3353" w:type="dxa"/>
            <w:vAlign w:val="center"/>
          </w:tcPr>
          <w:p w:rsidR="007D6307" w:rsidRPr="007D6307" w:rsidRDefault="00E709F5" w:rsidP="00E709F5">
            <w:pPr>
              <w:jc w:val="center"/>
              <w:rPr>
                <w:b w:val="0"/>
                <w:lang w:eastAsia="fr-FR"/>
              </w:rPr>
            </w:pPr>
            <w:r>
              <w:rPr>
                <w:lang w:eastAsia="fr-FR"/>
              </w:rPr>
              <w:t xml:space="preserve">Client </w:t>
            </w:r>
            <w:proofErr w:type="spellStart"/>
            <w:r w:rsidR="007D6307" w:rsidRPr="007D6307">
              <w:rPr>
                <w:lang w:eastAsia="fr-FR"/>
              </w:rPr>
              <w:t>Raspberry</w:t>
            </w:r>
            <w:proofErr w:type="spellEnd"/>
            <w:r w:rsidR="007D6307" w:rsidRPr="007D6307">
              <w:rPr>
                <w:lang w:eastAsia="fr-FR"/>
              </w:rPr>
              <w:t xml:space="preserve"> Pi</w:t>
            </w:r>
          </w:p>
        </w:tc>
        <w:tc>
          <w:tcPr>
            <w:tcW w:w="3354" w:type="dxa"/>
            <w:vAlign w:val="center"/>
          </w:tcPr>
          <w:p w:rsidR="007D6307" w:rsidRPr="007D6307" w:rsidRDefault="007D6307" w:rsidP="00D03978">
            <w:pPr>
              <w:jc w:val="center"/>
              <w:cnfStyle w:val="000000000000" w:firstRow="0" w:lastRow="0" w:firstColumn="0" w:lastColumn="0" w:oddVBand="0" w:evenVBand="0" w:oddHBand="0" w:evenHBand="0" w:firstRowFirstColumn="0" w:firstRowLastColumn="0" w:lastRowFirstColumn="0" w:lastRowLastColumn="0"/>
              <w:rPr>
                <w:b/>
                <w:lang w:eastAsia="fr-FR"/>
              </w:rPr>
            </w:pPr>
          </w:p>
        </w:tc>
        <w:tc>
          <w:tcPr>
            <w:tcW w:w="3354" w:type="dxa"/>
            <w:vAlign w:val="center"/>
          </w:tcPr>
          <w:p w:rsidR="007D6307" w:rsidRPr="007D6307" w:rsidRDefault="007D6307" w:rsidP="00D03978">
            <w:pPr>
              <w:jc w:val="center"/>
              <w:cnfStyle w:val="000000000000" w:firstRow="0" w:lastRow="0" w:firstColumn="0" w:lastColumn="0" w:oddVBand="0" w:evenVBand="0" w:oddHBand="0" w:evenHBand="0" w:firstRowFirstColumn="0" w:firstRowLastColumn="0" w:lastRowFirstColumn="0" w:lastRowLastColumn="0"/>
              <w:rPr>
                <w:b/>
                <w:lang w:eastAsia="fr-FR"/>
              </w:rPr>
            </w:pPr>
          </w:p>
        </w:tc>
      </w:tr>
    </w:tbl>
    <w:p w:rsidR="00BD0E24" w:rsidRDefault="00BD0E24" w:rsidP="00BD0E24">
      <w:pPr>
        <w:rPr>
          <w:lang w:eastAsia="fr-FR"/>
        </w:rPr>
      </w:pPr>
    </w:p>
    <w:p w:rsidR="007D6307" w:rsidRDefault="007D6307" w:rsidP="007D6307">
      <w:pPr>
        <w:pStyle w:val="Paragraphedeliste"/>
        <w:numPr>
          <w:ilvl w:val="0"/>
          <w:numId w:val="31"/>
        </w:numPr>
        <w:rPr>
          <w:lang w:eastAsia="fr-FR"/>
        </w:rPr>
      </w:pPr>
      <w:r>
        <w:rPr>
          <w:lang w:eastAsia="fr-FR"/>
        </w:rPr>
        <w:t>Vérifiez que les adresses IP attribuées sont bien dans la plage d’attribution demandée en consigne.</w:t>
      </w:r>
    </w:p>
    <w:p w:rsidR="007D6307" w:rsidRDefault="0031095E" w:rsidP="00895B27">
      <w:pPr>
        <w:pStyle w:val="Titre3"/>
      </w:pPr>
      <w:r>
        <w:t>Attribution d’une adresse fixe par le serveur DHCP.</w:t>
      </w:r>
    </w:p>
    <w:p w:rsidR="0045414A" w:rsidRDefault="0045414A" w:rsidP="0045414A">
      <w:pPr>
        <w:rPr>
          <w:lang w:eastAsia="fr-FR"/>
        </w:rPr>
      </w:pPr>
      <w:r>
        <w:rPr>
          <w:lang w:eastAsia="fr-FR"/>
        </w:rPr>
        <w:t>Le protocole DHCP est conçu pour attribuer de manière dynamique des configurations réseaux à des clients connectés, en exploitant une réserve d’adresses IP.</w:t>
      </w:r>
    </w:p>
    <w:p w:rsidR="0045414A" w:rsidRDefault="0045414A" w:rsidP="0045414A">
      <w:pPr>
        <w:rPr>
          <w:lang w:eastAsia="fr-FR"/>
        </w:rPr>
      </w:pPr>
      <w:r>
        <w:rPr>
          <w:lang w:eastAsia="fr-FR"/>
        </w:rPr>
        <w:t>Le serveur DHCP essaye d’attribuer, autant que possible, toujours la même adresse IP aux clients. Attention, ce n’est pas une obligation, car cela dépendra des adresses IP disponibles et du nombre de clients désirants se connecter.</w:t>
      </w:r>
    </w:p>
    <w:p w:rsidR="0045414A" w:rsidRDefault="0045414A" w:rsidP="0045414A">
      <w:pPr>
        <w:rPr>
          <w:lang w:eastAsia="fr-FR"/>
        </w:rPr>
      </w:pPr>
      <w:r>
        <w:rPr>
          <w:lang w:eastAsia="fr-FR"/>
        </w:rPr>
        <w:t>Dans certains cas, il est nécessaire que certains clients soient assurés de se voir attribuer une adresse IP dont la valeur ne changera jamais. Un serveur DHCP permet cette possibilité.</w:t>
      </w:r>
    </w:p>
    <w:p w:rsidR="0045414A" w:rsidRDefault="0045414A" w:rsidP="0045414A">
      <w:pPr>
        <w:rPr>
          <w:lang w:eastAsia="fr-FR"/>
        </w:rPr>
      </w:pPr>
      <w:r>
        <w:rPr>
          <w:lang w:eastAsia="fr-FR"/>
        </w:rPr>
        <w:lastRenderedPageBreak/>
        <w:t>L’attribution d’une adresse IP fixe à un client par le serveur DHCP nécessite de connaitre l’adresse MAC de ce client. Il sera préférable d’attribuer des adresses IP fixes en dehors de la plage attribuée dynamiquement</w:t>
      </w:r>
      <w:r w:rsidR="001F1CE0">
        <w:rPr>
          <w:lang w:eastAsia="fr-FR"/>
        </w:rPr>
        <w:t>.</w:t>
      </w:r>
    </w:p>
    <w:p w:rsidR="00936936" w:rsidRDefault="00936936" w:rsidP="0045414A">
      <w:pPr>
        <w:rPr>
          <w:lang w:eastAsia="fr-FR"/>
        </w:rPr>
      </w:pPr>
    </w:p>
    <w:p w:rsidR="00936936" w:rsidRDefault="00936936"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r>
        <w:rPr>
          <w:lang w:eastAsia="fr-FR"/>
        </w:rPr>
        <w:t xml:space="preserve">Par exemple, un client avec l’adresse MAC, </w:t>
      </w:r>
      <w:r w:rsidRPr="003E01DF">
        <w:rPr>
          <w:rFonts w:ascii="Courier New" w:hAnsi="Courier New" w:cs="Courier New"/>
          <w:b/>
          <w:lang w:eastAsia="fr-FR"/>
        </w:rPr>
        <w:t xml:space="preserve">10:BF:48:DF:3E:17 </w:t>
      </w:r>
      <w:r>
        <w:rPr>
          <w:lang w:eastAsia="fr-FR"/>
        </w:rPr>
        <w:t>doit toujours se voir attribuer l’adresse IP</w:t>
      </w:r>
      <w:r w:rsidR="003E01DF">
        <w:rPr>
          <w:lang w:eastAsia="fr-FR"/>
        </w:rPr>
        <w:t> :</w:t>
      </w:r>
      <w:r>
        <w:rPr>
          <w:lang w:eastAsia="fr-FR"/>
        </w:rPr>
        <w:t xml:space="preserve"> </w:t>
      </w:r>
      <w:r w:rsidRPr="003E01DF">
        <w:rPr>
          <w:rFonts w:ascii="Courier New" w:hAnsi="Courier New" w:cs="Courier New"/>
          <w:b/>
          <w:lang w:eastAsia="fr-FR"/>
        </w:rPr>
        <w:t>172.17.75.113</w:t>
      </w:r>
      <w:r w:rsidR="006F5B3F">
        <w:rPr>
          <w:lang w:eastAsia="fr-FR"/>
        </w:rPr>
        <w:t xml:space="preserve"> par le serveur DHCP.</w:t>
      </w:r>
    </w:p>
    <w:p w:rsidR="00936936" w:rsidRDefault="00936936"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r>
        <w:rPr>
          <w:lang w:eastAsia="fr-FR"/>
        </w:rPr>
        <w:t xml:space="preserve">Le fichier de configuration du serveur DHCP,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rPr>
          <w:lang w:eastAsia="fr-FR"/>
        </w:rPr>
        <w:t>, devra contenir les lignes suivantes à la fin du fichier.</w:t>
      </w:r>
    </w:p>
    <w:p w:rsid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p>
    <w:p w:rsidR="00936936"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proofErr w:type="gramStart"/>
      <w:r w:rsidR="00F30BC9" w:rsidRPr="0097595B">
        <w:rPr>
          <w:rFonts w:ascii="Courier New" w:hAnsi="Courier New" w:cs="Courier New"/>
          <w:lang w:eastAsia="fr-FR"/>
        </w:rPr>
        <w:t>host</w:t>
      </w:r>
      <w:proofErr w:type="gramEnd"/>
      <w:r w:rsidR="00F30BC9" w:rsidRPr="0097595B">
        <w:rPr>
          <w:rFonts w:ascii="Courier New" w:hAnsi="Courier New" w:cs="Courier New"/>
          <w:lang w:eastAsia="fr-FR"/>
        </w:rPr>
        <w:t xml:space="preserve"> </w:t>
      </w:r>
      <w:proofErr w:type="spellStart"/>
      <w:r w:rsidR="00F30BC9" w:rsidRPr="0097595B">
        <w:rPr>
          <w:rFonts w:ascii="Courier New" w:hAnsi="Courier New" w:cs="Courier New"/>
          <w:b/>
          <w:i/>
          <w:lang w:eastAsia="fr-FR"/>
        </w:rPr>
        <w:t>nom_de_la_machine</w:t>
      </w:r>
      <w:proofErr w:type="spellEnd"/>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r w:rsidRPr="0097595B">
        <w:rPr>
          <w:rFonts w:ascii="Courier New" w:hAnsi="Courier New" w:cs="Courier New"/>
          <w:lang w:eastAsia="fr-FR"/>
        </w:rPr>
        <w:t>{</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sidRPr="0097595B">
        <w:rPr>
          <w:rFonts w:ascii="Courier New" w:hAnsi="Courier New" w:cs="Courier New"/>
          <w:lang w:eastAsia="fr-FR"/>
        </w:rPr>
        <w:tab/>
      </w:r>
      <w:r>
        <w:rPr>
          <w:rFonts w:ascii="Courier New" w:hAnsi="Courier New" w:cs="Courier New"/>
          <w:lang w:eastAsia="fr-FR"/>
        </w:rPr>
        <w:tab/>
      </w:r>
      <w:proofErr w:type="gramStart"/>
      <w:r w:rsidRPr="0097595B">
        <w:rPr>
          <w:rFonts w:ascii="Courier New" w:hAnsi="Courier New" w:cs="Courier New"/>
          <w:lang w:eastAsia="fr-FR"/>
        </w:rPr>
        <w:t>hardware</w:t>
      </w:r>
      <w:proofErr w:type="gramEnd"/>
      <w:r w:rsidRPr="0097595B">
        <w:rPr>
          <w:rFonts w:ascii="Courier New" w:hAnsi="Courier New" w:cs="Courier New"/>
          <w:lang w:eastAsia="fr-FR"/>
        </w:rPr>
        <w:t xml:space="preserve"> </w:t>
      </w:r>
      <w:proofErr w:type="spellStart"/>
      <w:r w:rsidRPr="0097595B">
        <w:rPr>
          <w:rFonts w:ascii="Courier New" w:hAnsi="Courier New" w:cs="Courier New"/>
          <w:lang w:eastAsia="fr-FR"/>
        </w:rPr>
        <w:t>ethernet</w:t>
      </w:r>
      <w:proofErr w:type="spellEnd"/>
      <w:r w:rsidRPr="0097595B">
        <w:rPr>
          <w:rFonts w:ascii="Courier New" w:hAnsi="Courier New" w:cs="Courier New"/>
          <w:lang w:eastAsia="fr-FR"/>
        </w:rPr>
        <w:t xml:space="preserve"> </w:t>
      </w:r>
      <w:r w:rsidR="00F605C9">
        <w:rPr>
          <w:rFonts w:ascii="Courier New" w:hAnsi="Courier New" w:cs="Courier New"/>
          <w:lang w:eastAsia="fr-FR"/>
        </w:rPr>
        <w:tab/>
      </w:r>
      <w:r w:rsidRPr="0097595B">
        <w:rPr>
          <w:rFonts w:ascii="Courier New" w:hAnsi="Courier New" w:cs="Courier New"/>
          <w:lang w:eastAsia="fr-FR"/>
        </w:rPr>
        <w:t>10:BF:48:DF:3E:17 ;</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sidRPr="0097595B">
        <w:rPr>
          <w:rFonts w:ascii="Courier New" w:hAnsi="Courier New" w:cs="Courier New"/>
          <w:lang w:eastAsia="fr-FR"/>
        </w:rPr>
        <w:tab/>
      </w:r>
      <w:r>
        <w:rPr>
          <w:rFonts w:ascii="Courier New" w:hAnsi="Courier New" w:cs="Courier New"/>
          <w:lang w:eastAsia="fr-FR"/>
        </w:rPr>
        <w:tab/>
      </w:r>
      <w:proofErr w:type="spellStart"/>
      <w:r w:rsidRPr="0097595B">
        <w:rPr>
          <w:rFonts w:ascii="Courier New" w:hAnsi="Courier New" w:cs="Courier New"/>
          <w:lang w:eastAsia="fr-FR"/>
        </w:rPr>
        <w:t>fixed-address</w:t>
      </w:r>
      <w:proofErr w:type="spellEnd"/>
      <w:r w:rsidRPr="0097595B">
        <w:rPr>
          <w:rFonts w:ascii="Courier New" w:hAnsi="Courier New" w:cs="Courier New"/>
          <w:lang w:eastAsia="fr-FR"/>
        </w:rPr>
        <w:t xml:space="preserve"> </w:t>
      </w:r>
      <w:r w:rsidR="00F605C9">
        <w:rPr>
          <w:rFonts w:ascii="Courier New" w:hAnsi="Courier New" w:cs="Courier New"/>
          <w:lang w:eastAsia="fr-FR"/>
        </w:rPr>
        <w:tab/>
      </w:r>
      <w:r w:rsidR="00F605C9">
        <w:rPr>
          <w:rFonts w:ascii="Courier New" w:hAnsi="Courier New" w:cs="Courier New"/>
          <w:lang w:eastAsia="fr-FR"/>
        </w:rPr>
        <w:tab/>
      </w:r>
      <w:r w:rsidRPr="0097595B">
        <w:rPr>
          <w:rFonts w:ascii="Courier New" w:hAnsi="Courier New" w:cs="Courier New"/>
          <w:lang w:eastAsia="fr-FR"/>
        </w:rPr>
        <w:t>172.17.75.113 ;</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r w:rsidRPr="0097595B">
        <w:rPr>
          <w:rFonts w:ascii="Courier New" w:hAnsi="Courier New" w:cs="Courier New"/>
          <w:lang w:eastAsia="fr-FR"/>
        </w:rPr>
        <w:t>}</w:t>
      </w:r>
    </w:p>
    <w:p w:rsidR="00CB3FCF" w:rsidRDefault="00CB3FCF" w:rsidP="00CB3FCF">
      <w:pPr>
        <w:ind w:left="360"/>
      </w:pPr>
    </w:p>
    <w:p w:rsidR="00936936" w:rsidRDefault="00936936" w:rsidP="00936936">
      <w:pPr>
        <w:pStyle w:val="Paragraphedeliste"/>
        <w:numPr>
          <w:ilvl w:val="0"/>
          <w:numId w:val="34"/>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en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r>
        <w:rPr>
          <w:rFonts w:ascii="Courier New" w:hAnsi="Courier New" w:cs="Courier New"/>
          <w:b/>
        </w:rPr>
        <w:t>dhcpd.bak1</w:t>
      </w:r>
      <w:r w:rsidRPr="00BD361F">
        <w:t>.</w:t>
      </w:r>
    </w:p>
    <w:p w:rsidR="00936936" w:rsidRDefault="00936936" w:rsidP="00936936">
      <w:pPr>
        <w:pStyle w:val="Paragraphedeliste"/>
        <w:numPr>
          <w:ilvl w:val="0"/>
          <w:numId w:val="34"/>
        </w:numPr>
      </w:pPr>
      <w:r>
        <w:t xml:space="preserve">Editez le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w:t>
      </w:r>
      <w:r w:rsidR="009A3032">
        <w:t xml:space="preserve">Modifiez la configuration afin </w:t>
      </w:r>
      <w:r w:rsidR="00204CEA">
        <w:t xml:space="preserve">d’attribuer l’adresse </w:t>
      </w:r>
      <w:r w:rsidR="00204CEA" w:rsidRPr="00204CEA">
        <w:rPr>
          <w:rFonts w:ascii="Courier New" w:hAnsi="Courier New" w:cs="Courier New"/>
          <w:b/>
        </w:rPr>
        <w:t>192.168.x.3</w:t>
      </w:r>
      <w:r w:rsidR="00204CEA">
        <w:t xml:space="preserve"> à </w:t>
      </w:r>
      <w:r w:rsidR="009A3032">
        <w:t xml:space="preserve">la carte </w:t>
      </w:r>
      <w:r w:rsidR="00D90A93">
        <w:t xml:space="preserve">client </w:t>
      </w:r>
      <w:proofErr w:type="spellStart"/>
      <w:r w:rsidR="009A3032">
        <w:t>Raspberry</w:t>
      </w:r>
      <w:proofErr w:type="spellEnd"/>
      <w:r w:rsidR="009A3032">
        <w:t xml:space="preserve"> Pi</w:t>
      </w:r>
      <w:r w:rsidR="00204CEA">
        <w:t>.</w:t>
      </w:r>
    </w:p>
    <w:p w:rsidR="004376D1" w:rsidRDefault="00204CEA" w:rsidP="004376D1">
      <w:pPr>
        <w:pStyle w:val="Paragraphedeliste"/>
        <w:keepNext/>
        <w:numPr>
          <w:ilvl w:val="0"/>
          <w:numId w:val="34"/>
        </w:numPr>
      </w:pPr>
      <w:r>
        <w:t>Vérifiez du</w:t>
      </w:r>
      <w:r w:rsidR="004376D1">
        <w:t xml:space="preserve"> côté serveur DHCP que l</w:t>
      </w:r>
      <w:r>
        <w:t xml:space="preserve">’adresse IP </w:t>
      </w:r>
      <w:r w:rsidR="004376D1">
        <w:t xml:space="preserve">fixe </w:t>
      </w:r>
      <w:r>
        <w:t>est bien attribué</w:t>
      </w:r>
      <w:r w:rsidR="004376D1">
        <w:t xml:space="preserve">e pour la carte </w:t>
      </w:r>
      <w:proofErr w:type="spellStart"/>
      <w:r w:rsidR="004376D1">
        <w:t>Raspberry</w:t>
      </w:r>
      <w:proofErr w:type="spellEnd"/>
      <w:r w:rsidR="004376D1">
        <w:t xml:space="preserve"> Pi</w:t>
      </w:r>
      <w:r w:rsidR="00D90A93">
        <w:t>. Expliquez votre méthode pour faire cette vérification</w:t>
      </w:r>
      <w:r w:rsidR="00376735">
        <w:t>.</w:t>
      </w:r>
    </w:p>
    <w:p w:rsidR="004376D1" w:rsidRDefault="00376735" w:rsidP="004376D1">
      <w:pPr>
        <w:pStyle w:val="Paragraphedeliste"/>
        <w:keepNext/>
        <w:numPr>
          <w:ilvl w:val="0"/>
          <w:numId w:val="34"/>
        </w:numPr>
      </w:pPr>
      <w:r>
        <w:t>Affiche</w:t>
      </w:r>
      <w:r w:rsidR="00C93C32">
        <w:t>z</w:t>
      </w:r>
      <w:r>
        <w:t xml:space="preserve"> le contenu du fichier </w:t>
      </w:r>
      <w:r w:rsidRPr="00376735">
        <w:rPr>
          <w:rFonts w:ascii="Courier New" w:hAnsi="Courier New" w:cs="Courier New"/>
          <w:b/>
        </w:rPr>
        <w:t>/var/lib/</w:t>
      </w:r>
      <w:proofErr w:type="spellStart"/>
      <w:r w:rsidRPr="00376735">
        <w:rPr>
          <w:rFonts w:ascii="Courier New" w:hAnsi="Courier New" w:cs="Courier New"/>
          <w:b/>
        </w:rPr>
        <w:t>dhcp</w:t>
      </w:r>
      <w:proofErr w:type="spellEnd"/>
      <w:r w:rsidRPr="00376735">
        <w:rPr>
          <w:rFonts w:ascii="Courier New" w:hAnsi="Courier New" w:cs="Courier New"/>
          <w:b/>
        </w:rPr>
        <w:t>/</w:t>
      </w:r>
      <w:proofErr w:type="spellStart"/>
      <w:r w:rsidRPr="00376735">
        <w:rPr>
          <w:rFonts w:ascii="Courier New" w:hAnsi="Courier New" w:cs="Courier New"/>
          <w:b/>
        </w:rPr>
        <w:t>dhcpd.leases</w:t>
      </w:r>
      <w:proofErr w:type="spellEnd"/>
      <w:r>
        <w:t xml:space="preserve">, l’attribution de l’adresse </w:t>
      </w:r>
      <w:r w:rsidRPr="00376735">
        <w:rPr>
          <w:rFonts w:ascii="Courier New" w:hAnsi="Courier New" w:cs="Courier New"/>
          <w:b/>
        </w:rPr>
        <w:t>192.168.x.3</w:t>
      </w:r>
      <w:r>
        <w:t xml:space="preserve"> y est-elle visible ? </w:t>
      </w:r>
      <w:r w:rsidR="004376D1">
        <w:t xml:space="preserve">Selon-vous, l’attribution d’une adresse fixe par un DHCP est-elle </w:t>
      </w:r>
      <w:r w:rsidR="008E02C2">
        <w:t>concernée</w:t>
      </w:r>
      <w:r w:rsidR="004376D1">
        <w:t xml:space="preserve"> par un bail de location </w:t>
      </w:r>
      <w:r w:rsidR="008E02C2">
        <w:t xml:space="preserve">limité dans le temps </w:t>
      </w:r>
      <w:r w:rsidR="004376D1">
        <w:t xml:space="preserve">? </w:t>
      </w:r>
      <w:r w:rsidR="00C93C32">
        <w:t>Détaillez</w:t>
      </w:r>
      <w:r w:rsidR="004376D1">
        <w:t xml:space="preserve"> votre raisonnement.</w:t>
      </w:r>
    </w:p>
    <w:p w:rsidR="00204CEA" w:rsidRDefault="00C94252" w:rsidP="004376D1">
      <w:pPr>
        <w:keepNext/>
        <w:ind w:left="360"/>
        <w:jc w:val="center"/>
      </w:pPr>
      <w:r>
        <w:object w:dxaOrig="6763" w:dyaOrig="4071">
          <v:shape id="_x0000_i1027" type="#_x0000_t75" style="width:351.5pt;height:211.5pt" o:ole="">
            <v:imagedata r:id="rId20" o:title=""/>
          </v:shape>
          <o:OLEObject Type="Embed" ProgID="Visio.Drawing.11" ShapeID="_x0000_i1027" DrawAspect="Content" ObjectID="_1427190631" r:id="rId21"/>
        </w:object>
      </w:r>
    </w:p>
    <w:p w:rsidR="0045414A" w:rsidRPr="00204CEA" w:rsidRDefault="00204CEA" w:rsidP="00204CEA">
      <w:pPr>
        <w:pStyle w:val="Lgende"/>
        <w:jc w:val="center"/>
        <w:rPr>
          <w:color w:val="auto"/>
          <w:lang w:eastAsia="fr-FR"/>
        </w:rPr>
      </w:pPr>
      <w:r w:rsidRPr="00204CEA">
        <w:rPr>
          <w:color w:val="auto"/>
        </w:rPr>
        <w:t xml:space="preserve">Figure </w:t>
      </w:r>
      <w:r w:rsidRPr="00204CEA">
        <w:rPr>
          <w:color w:val="auto"/>
        </w:rPr>
        <w:fldChar w:fldCharType="begin"/>
      </w:r>
      <w:r w:rsidRPr="00204CEA">
        <w:rPr>
          <w:color w:val="auto"/>
        </w:rPr>
        <w:instrText xml:space="preserve"> SEQ Figure \* ARABIC </w:instrText>
      </w:r>
      <w:r w:rsidRPr="00204CEA">
        <w:rPr>
          <w:color w:val="auto"/>
        </w:rPr>
        <w:fldChar w:fldCharType="separate"/>
      </w:r>
      <w:r w:rsidR="00936604">
        <w:rPr>
          <w:noProof/>
          <w:color w:val="auto"/>
        </w:rPr>
        <w:t>8</w:t>
      </w:r>
      <w:r w:rsidRPr="00204CEA">
        <w:rPr>
          <w:color w:val="auto"/>
        </w:rPr>
        <w:fldChar w:fldCharType="end"/>
      </w:r>
      <w:r w:rsidRPr="00204CEA">
        <w:rPr>
          <w:color w:val="auto"/>
        </w:rPr>
        <w:t xml:space="preserve"> : Câblage avec adresse IP fixe</w:t>
      </w:r>
    </w:p>
    <w:p w:rsidR="0031095E" w:rsidRDefault="0031095E" w:rsidP="00F1373E">
      <w:pPr>
        <w:pStyle w:val="Titre2"/>
      </w:pPr>
      <w:r>
        <w:lastRenderedPageBreak/>
        <w:t>Analyse des trames réseau.</w:t>
      </w:r>
    </w:p>
    <w:p w:rsidR="00CD01B5" w:rsidRDefault="00CD01B5" w:rsidP="00F1373E">
      <w:pPr>
        <w:pStyle w:val="Titre3"/>
      </w:pPr>
      <w:r>
        <w:t>Modification du temps d’attribution d</w:t>
      </w:r>
      <w:r w:rsidR="00F1373E">
        <w:t xml:space="preserve">es </w:t>
      </w:r>
      <w:r>
        <w:t>b</w:t>
      </w:r>
      <w:r w:rsidR="00F1373E">
        <w:t>aux</w:t>
      </w:r>
      <w:r>
        <w:t>.</w:t>
      </w:r>
    </w:p>
    <w:p w:rsidR="00F1373E" w:rsidRDefault="00F1373E" w:rsidP="00F1373E">
      <w:pPr>
        <w:rPr>
          <w:lang w:eastAsia="fr-FR"/>
        </w:rPr>
      </w:pPr>
      <w:r>
        <w:rPr>
          <w:lang w:eastAsia="fr-FR"/>
        </w:rPr>
        <w:t>Afin de pouvoir analyser les échanges entre les clients et le serveur DHCP, au moment de l’attribution des baux d’adresses IP et au moment du renouvellement de ceux-ci, vous allez modifier la durée du bail.</w:t>
      </w:r>
    </w:p>
    <w:p w:rsidR="003567B5" w:rsidRDefault="003567B5" w:rsidP="003567B5">
      <w:r>
        <w:rPr>
          <w:lang w:eastAsia="fr-FR"/>
        </w:rPr>
        <w:t xml:space="preserve">L’analyse des trames réseaux sera faite avec le logiciel </w:t>
      </w:r>
      <w:proofErr w:type="spellStart"/>
      <w:r>
        <w:rPr>
          <w:lang w:eastAsia="fr-FR"/>
        </w:rPr>
        <w:t>Wireshark</w:t>
      </w:r>
      <w:proofErr w:type="spellEnd"/>
      <w:r>
        <w:rPr>
          <w:lang w:eastAsia="fr-FR"/>
        </w:rPr>
        <w:t>, disponible en téléchargement libre depuis l’adresse </w:t>
      </w:r>
      <w:r w:rsidRPr="00F1373E">
        <w:rPr>
          <w:rFonts w:ascii="Courier New" w:hAnsi="Courier New" w:cs="Courier New"/>
          <w:b/>
          <w:lang w:eastAsia="fr-FR"/>
        </w:rPr>
        <w:t>:</w:t>
      </w:r>
      <w:r w:rsidRPr="00F1373E">
        <w:rPr>
          <w:rFonts w:ascii="Courier New" w:hAnsi="Courier New" w:cs="Courier New"/>
          <w:b/>
        </w:rPr>
        <w:t xml:space="preserve"> </w:t>
      </w:r>
      <w:hyperlink r:id="rId22" w:history="1">
        <w:r w:rsidR="00B60645" w:rsidRPr="00C94252">
          <w:rPr>
            <w:rStyle w:val="Lienhypertexte"/>
            <w:rFonts w:ascii="Courier New" w:hAnsi="Courier New" w:cs="Courier New"/>
            <w:b/>
            <w:color w:val="auto"/>
            <w:u w:val="none"/>
          </w:rPr>
          <w:t>www.wireshark.org/download.html</w:t>
        </w:r>
      </w:hyperlink>
      <w:r>
        <w:t>.</w:t>
      </w:r>
    </w:p>
    <w:p w:rsidR="00B60645" w:rsidRDefault="00B60645" w:rsidP="003567B5">
      <w:r>
        <w:t xml:space="preserve">Le logiciel </w:t>
      </w:r>
      <w:proofErr w:type="spellStart"/>
      <w:r>
        <w:t>Wireshark</w:t>
      </w:r>
      <w:proofErr w:type="spellEnd"/>
      <w:r w:rsidR="00C94252">
        <w:t xml:space="preserve"> </w:t>
      </w:r>
      <w:r w:rsidR="00BA3E0E">
        <w:t xml:space="preserve">possède des options de capture. L’une </w:t>
      </w:r>
      <w:r w:rsidR="00C93C32">
        <w:t>de ces options</w:t>
      </w:r>
      <w:r w:rsidR="00BA3E0E">
        <w:t xml:space="preserve"> est détaillée ci-dessous</w:t>
      </w:r>
      <w:r w:rsidR="00C94252">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thinThickThinLargeGap" w:sz="24" w:space="0" w:color="auto"/>
        </w:tblBorders>
        <w:tblLook w:val="04A0" w:firstRow="1" w:lastRow="0" w:firstColumn="1" w:lastColumn="0" w:noHBand="0" w:noVBand="1"/>
      </w:tblPr>
      <w:tblGrid>
        <w:gridCol w:w="5054"/>
        <w:gridCol w:w="5083"/>
      </w:tblGrid>
      <w:tr w:rsidR="00C94252" w:rsidTr="00BD1C54">
        <w:tc>
          <w:tcPr>
            <w:tcW w:w="5030" w:type="dxa"/>
          </w:tcPr>
          <w:p w:rsidR="00C94252" w:rsidRDefault="00C94252" w:rsidP="003567B5">
            <w:pPr>
              <w:rPr>
                <w:lang w:eastAsia="fr-FR"/>
              </w:rPr>
            </w:pPr>
            <w:r>
              <w:rPr>
                <w:noProof/>
                <w:lang w:eastAsia="fr-FR"/>
              </w:rPr>
              <w:drawing>
                <wp:inline distT="0" distB="0" distL="0" distR="0" wp14:anchorId="5457F4AB" wp14:editId="4D522407">
                  <wp:extent cx="3098590" cy="3232150"/>
                  <wp:effectExtent l="0" t="0" r="6985"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 in promiscuous mode.jpg"/>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100298" cy="3233932"/>
                          </a:xfrm>
                          <a:prstGeom prst="rect">
                            <a:avLst/>
                          </a:prstGeom>
                        </pic:spPr>
                      </pic:pic>
                    </a:graphicData>
                  </a:graphic>
                </wp:inline>
              </w:drawing>
            </w:r>
          </w:p>
        </w:tc>
        <w:tc>
          <w:tcPr>
            <w:tcW w:w="5031" w:type="dxa"/>
            <w:vAlign w:val="center"/>
          </w:tcPr>
          <w:p w:rsidR="00C94252" w:rsidRDefault="00C94252" w:rsidP="00BD1C54">
            <w:pPr>
              <w:jc w:val="center"/>
              <w:rPr>
                <w:lang w:eastAsia="fr-FR"/>
              </w:rPr>
            </w:pPr>
            <w:r>
              <w:rPr>
                <w:noProof/>
                <w:lang w:eastAsia="fr-FR"/>
              </w:rPr>
              <w:drawing>
                <wp:inline distT="0" distB="0" distL="0" distR="0" wp14:anchorId="633D0D90" wp14:editId="383E322B">
                  <wp:extent cx="3116853" cy="3251200"/>
                  <wp:effectExtent l="0" t="0" r="762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 not in promiscuous mode.jpg"/>
                          <pic:cNvPicPr/>
                        </pic:nvPicPr>
                        <pic:blipFill>
                          <a:blip r:embed="rId25">
                            <a:grayscl/>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118571" cy="3252992"/>
                          </a:xfrm>
                          <a:prstGeom prst="rect">
                            <a:avLst/>
                          </a:prstGeom>
                        </pic:spPr>
                      </pic:pic>
                    </a:graphicData>
                  </a:graphic>
                </wp:inline>
              </w:drawing>
            </w:r>
          </w:p>
        </w:tc>
      </w:tr>
      <w:tr w:rsidR="00C94252" w:rsidTr="00BD1C54">
        <w:tc>
          <w:tcPr>
            <w:tcW w:w="5030" w:type="dxa"/>
            <w:vAlign w:val="center"/>
          </w:tcPr>
          <w:p w:rsidR="00C94252" w:rsidRDefault="00C94252" w:rsidP="00D90A93">
            <w:pPr>
              <w:jc w:val="center"/>
              <w:rPr>
                <w:lang w:eastAsia="fr-FR"/>
              </w:rPr>
            </w:pPr>
            <w:r>
              <w:rPr>
                <w:lang w:eastAsia="fr-FR"/>
              </w:rPr>
              <w:t>En mode « </w:t>
            </w:r>
            <w:proofErr w:type="spellStart"/>
            <w:r w:rsidRPr="00D90A93">
              <w:rPr>
                <w:b/>
                <w:lang w:eastAsia="fr-FR"/>
              </w:rPr>
              <w:t>promiscuous</w:t>
            </w:r>
            <w:proofErr w:type="spellEnd"/>
            <w:r w:rsidR="00D90A93" w:rsidRPr="00D90A93">
              <w:rPr>
                <w:b/>
                <w:lang w:eastAsia="fr-FR"/>
              </w:rPr>
              <w:t xml:space="preserve"> </w:t>
            </w:r>
            <w:r w:rsidRPr="00D90A93">
              <w:rPr>
                <w:b/>
                <w:lang w:eastAsia="fr-FR"/>
              </w:rPr>
              <w:t>activé</w:t>
            </w:r>
            <w:r w:rsidR="00D90A93">
              <w:rPr>
                <w:lang w:eastAsia="fr-FR"/>
              </w:rPr>
              <w:t> »</w:t>
            </w:r>
            <w:r w:rsidR="00BD1C54">
              <w:rPr>
                <w:lang w:eastAsia="fr-FR"/>
              </w:rPr>
              <w:t xml:space="preserve">, le logiciel capturera, </w:t>
            </w:r>
            <w:r w:rsidR="00BD1C54" w:rsidRPr="00BD1C54">
              <w:rPr>
                <w:b/>
                <w:lang w:eastAsia="fr-FR"/>
              </w:rPr>
              <w:t>théoriquement</w:t>
            </w:r>
            <w:r w:rsidR="00BD1C54">
              <w:rPr>
                <w:lang w:eastAsia="fr-FR"/>
              </w:rPr>
              <w:t>, toutes les trames circulantes sur le réseau.</w:t>
            </w:r>
            <w:r w:rsidR="00A22DA5">
              <w:rPr>
                <w:lang w:eastAsia="fr-FR"/>
              </w:rPr>
              <w:t xml:space="preserve"> Ce mode est le mode par défaut à utiliser.</w:t>
            </w:r>
          </w:p>
        </w:tc>
        <w:tc>
          <w:tcPr>
            <w:tcW w:w="5031" w:type="dxa"/>
            <w:vAlign w:val="center"/>
          </w:tcPr>
          <w:p w:rsidR="00C94252" w:rsidRDefault="00BD1C54" w:rsidP="00D90A93">
            <w:pPr>
              <w:jc w:val="center"/>
              <w:rPr>
                <w:lang w:eastAsia="fr-FR"/>
              </w:rPr>
            </w:pPr>
            <w:r>
              <w:rPr>
                <w:lang w:eastAsia="fr-FR"/>
              </w:rPr>
              <w:t>En mode « </w:t>
            </w:r>
            <w:proofErr w:type="spellStart"/>
            <w:r w:rsidRPr="00D90A93">
              <w:rPr>
                <w:b/>
                <w:lang w:eastAsia="fr-FR"/>
              </w:rPr>
              <w:t>promiscuous</w:t>
            </w:r>
            <w:proofErr w:type="spellEnd"/>
            <w:r w:rsidRPr="00D90A93">
              <w:rPr>
                <w:b/>
                <w:lang w:eastAsia="fr-FR"/>
              </w:rPr>
              <w:t> désactivé</w:t>
            </w:r>
            <w:r w:rsidR="00D90A93">
              <w:rPr>
                <w:lang w:eastAsia="fr-FR"/>
              </w:rPr>
              <w:t> »</w:t>
            </w:r>
            <w:r>
              <w:rPr>
                <w:lang w:eastAsia="fr-FR"/>
              </w:rPr>
              <w:t>, le logiciel capturera uniquement les trames sur le réseau à destination de l’interface sélectionnée.</w:t>
            </w:r>
          </w:p>
        </w:tc>
      </w:tr>
    </w:tbl>
    <w:p w:rsidR="00C94252" w:rsidRPr="00F1373E" w:rsidRDefault="00C94252" w:rsidP="003567B5">
      <w:pPr>
        <w:rPr>
          <w:lang w:eastAsia="fr-FR"/>
        </w:rPr>
      </w:pPr>
    </w:p>
    <w:p w:rsidR="003567B5" w:rsidRDefault="003567B5" w:rsidP="00F1373E">
      <w:pPr>
        <w:rPr>
          <w:lang w:eastAsia="fr-FR"/>
        </w:rPr>
      </w:pPr>
    </w:p>
    <w:p w:rsidR="00F1373E" w:rsidRDefault="00F1373E" w:rsidP="00F1373E">
      <w:pPr>
        <w:pStyle w:val="Paragraphedeliste"/>
        <w:numPr>
          <w:ilvl w:val="0"/>
          <w:numId w:val="35"/>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en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r>
        <w:rPr>
          <w:rFonts w:ascii="Courier New" w:hAnsi="Courier New" w:cs="Courier New"/>
          <w:b/>
        </w:rPr>
        <w:t>dhcpd.bak2</w:t>
      </w:r>
      <w:r w:rsidRPr="00BD361F">
        <w:t>.</w:t>
      </w:r>
    </w:p>
    <w:p w:rsidR="00F1373E" w:rsidRDefault="00F1373E" w:rsidP="00F1373E">
      <w:pPr>
        <w:pStyle w:val="Paragraphedeliste"/>
        <w:numPr>
          <w:ilvl w:val="0"/>
          <w:numId w:val="35"/>
        </w:numPr>
      </w:pPr>
      <w:r>
        <w:t xml:space="preserve">Editez le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Modifiez la configuration afin d’affecter une durée de bail par défaut et maximum de </w:t>
      </w:r>
      <w:r w:rsidRPr="0057141D">
        <w:rPr>
          <w:b/>
        </w:rPr>
        <w:t>4 minutes</w:t>
      </w:r>
      <w:r>
        <w:t>.</w:t>
      </w:r>
    </w:p>
    <w:p w:rsidR="00D90A93" w:rsidRDefault="00D90A93" w:rsidP="00D90A93">
      <w:pPr>
        <w:pStyle w:val="Titre3"/>
      </w:pPr>
      <w:r>
        <w:t>Capture et analyse des trames du poste XP depuis le poste XP.</w:t>
      </w:r>
    </w:p>
    <w:p w:rsidR="003567B5" w:rsidRDefault="003567B5" w:rsidP="00D90A93">
      <w:pPr>
        <w:pStyle w:val="Paragraphedeliste"/>
        <w:numPr>
          <w:ilvl w:val="0"/>
          <w:numId w:val="42"/>
        </w:numPr>
      </w:pPr>
      <w:r>
        <w:t xml:space="preserve">Lancez et configurez le logiciel </w:t>
      </w:r>
      <w:proofErr w:type="spellStart"/>
      <w:r>
        <w:t>Wireshark</w:t>
      </w:r>
      <w:proofErr w:type="spellEnd"/>
      <w:r>
        <w:t xml:space="preserve"> </w:t>
      </w:r>
      <w:r w:rsidR="00506D0A">
        <w:t>en mode « </w:t>
      </w:r>
      <w:proofErr w:type="spellStart"/>
      <w:r w:rsidR="00506D0A" w:rsidRPr="00506D0A">
        <w:rPr>
          <w:b/>
        </w:rPr>
        <w:t>promiscuous</w:t>
      </w:r>
      <w:proofErr w:type="spellEnd"/>
      <w:r w:rsidR="00506D0A">
        <w:t> </w:t>
      </w:r>
      <w:r w:rsidR="004376D1" w:rsidRPr="00D90A93">
        <w:rPr>
          <w:b/>
        </w:rPr>
        <w:t>désactivé</w:t>
      </w:r>
      <w:r w:rsidR="00D90A93" w:rsidRPr="00D90A93">
        <w:rPr>
          <w:b/>
        </w:rPr>
        <w:t> </w:t>
      </w:r>
      <w:r w:rsidR="00D90A93">
        <w:t>»</w:t>
      </w:r>
      <w:r w:rsidR="00506D0A">
        <w:t xml:space="preserve"> </w:t>
      </w:r>
      <w:r>
        <w:t xml:space="preserve">depuis le poste Windows XP afin qu’il </w:t>
      </w:r>
      <w:r w:rsidR="00BD1C54">
        <w:t xml:space="preserve">ne </w:t>
      </w:r>
      <w:r>
        <w:t xml:space="preserve">capture </w:t>
      </w:r>
      <w:r w:rsidR="00506D0A">
        <w:t>que</w:t>
      </w:r>
      <w:r>
        <w:t xml:space="preserve"> les trames du protocole DHCP </w:t>
      </w:r>
      <w:r w:rsidR="00C940AA">
        <w:t>entre le serveur</w:t>
      </w:r>
      <w:r w:rsidR="00D90A93">
        <w:t xml:space="preserve"> et lui</w:t>
      </w:r>
      <w:r w:rsidR="00BD1C54">
        <w:t xml:space="preserve">. Vous utiliserez </w:t>
      </w:r>
      <w:r w:rsidR="004376D1">
        <w:t xml:space="preserve">en plus </w:t>
      </w:r>
      <w:r w:rsidR="00BD1C54">
        <w:t xml:space="preserve">le filtre d’affichage suivant : </w:t>
      </w:r>
      <w:proofErr w:type="spellStart"/>
      <w:r w:rsidR="00BD1C54" w:rsidRPr="00BD1C54">
        <w:rPr>
          <w:rFonts w:ascii="Courier New" w:hAnsi="Courier New" w:cs="Courier New"/>
          <w:b/>
        </w:rPr>
        <w:t>bootp.dhcp</w:t>
      </w:r>
      <w:proofErr w:type="spellEnd"/>
      <w:r w:rsidR="00BD1C54">
        <w:t>.</w:t>
      </w:r>
    </w:p>
    <w:p w:rsidR="00B41705" w:rsidRDefault="00CD01B5" w:rsidP="00D90A93">
      <w:pPr>
        <w:pStyle w:val="Paragraphedeliste"/>
        <w:numPr>
          <w:ilvl w:val="0"/>
          <w:numId w:val="42"/>
        </w:numPr>
        <w:rPr>
          <w:lang w:eastAsia="fr-FR"/>
        </w:rPr>
      </w:pPr>
      <w:r>
        <w:rPr>
          <w:lang w:eastAsia="fr-FR"/>
        </w:rPr>
        <w:lastRenderedPageBreak/>
        <w:t>Capture</w:t>
      </w:r>
      <w:r w:rsidR="0057141D">
        <w:rPr>
          <w:lang w:eastAsia="fr-FR"/>
        </w:rPr>
        <w:t>z</w:t>
      </w:r>
      <w:r>
        <w:rPr>
          <w:lang w:eastAsia="fr-FR"/>
        </w:rPr>
        <w:t xml:space="preserve"> la demande d’adresse IP </w:t>
      </w:r>
      <w:r w:rsidR="0031095E">
        <w:rPr>
          <w:lang w:eastAsia="fr-FR"/>
        </w:rPr>
        <w:t>initiale du poste XP</w:t>
      </w:r>
      <w:r w:rsidR="00FE3B82">
        <w:rPr>
          <w:lang w:eastAsia="fr-FR"/>
        </w:rPr>
        <w:t xml:space="preserve"> depuis le poste XP</w:t>
      </w:r>
      <w:r w:rsidR="0031095E">
        <w:rPr>
          <w:lang w:eastAsia="fr-FR"/>
        </w:rPr>
        <w:t>.</w:t>
      </w:r>
      <w:r w:rsidR="0095773F">
        <w:rPr>
          <w:lang w:eastAsia="fr-FR"/>
        </w:rPr>
        <w:t xml:space="preserve"> </w:t>
      </w:r>
      <w:r w:rsidR="00B41705">
        <w:rPr>
          <w:lang w:eastAsia="fr-FR"/>
        </w:rPr>
        <w:t>Pour libérer un bail d’adresse IP</w:t>
      </w:r>
      <w:r w:rsidR="00A22DA5">
        <w:rPr>
          <w:lang w:eastAsia="fr-FR"/>
        </w:rPr>
        <w:t xml:space="preserve">, afin de recommencer le processus d’attribution complétement, </w:t>
      </w:r>
      <w:r w:rsidR="00B41705">
        <w:rPr>
          <w:lang w:eastAsia="fr-FR"/>
        </w:rPr>
        <w:t xml:space="preserve"> depuis un poste Windows il faut utiliser la commande : </w:t>
      </w:r>
      <w:proofErr w:type="spellStart"/>
      <w:r w:rsidR="00B41705" w:rsidRPr="00B41705">
        <w:rPr>
          <w:rFonts w:ascii="Courier New" w:hAnsi="Courier New" w:cs="Courier New"/>
          <w:b/>
          <w:lang w:eastAsia="fr-FR"/>
        </w:rPr>
        <w:t>ipconfig</w:t>
      </w:r>
      <w:proofErr w:type="spellEnd"/>
      <w:r w:rsidR="00B41705" w:rsidRPr="00B41705">
        <w:rPr>
          <w:rFonts w:ascii="Courier New" w:hAnsi="Courier New" w:cs="Courier New"/>
          <w:b/>
          <w:lang w:eastAsia="fr-FR"/>
        </w:rPr>
        <w:t xml:space="preserve"> /release</w:t>
      </w:r>
      <w:r w:rsidR="00B41705">
        <w:rPr>
          <w:lang w:eastAsia="fr-FR"/>
        </w:rPr>
        <w:t xml:space="preserve">. Pour demander un nouveau bail, après une libération, il faut utiliser la commande : </w:t>
      </w:r>
      <w:proofErr w:type="spellStart"/>
      <w:r w:rsidR="00B41705" w:rsidRPr="00B41705">
        <w:rPr>
          <w:rFonts w:ascii="Courier New" w:hAnsi="Courier New" w:cs="Courier New"/>
          <w:b/>
          <w:lang w:eastAsia="fr-FR"/>
        </w:rPr>
        <w:t>ipconfig</w:t>
      </w:r>
      <w:proofErr w:type="spellEnd"/>
      <w:r w:rsidR="00B41705" w:rsidRPr="00B41705">
        <w:rPr>
          <w:rFonts w:ascii="Courier New" w:hAnsi="Courier New" w:cs="Courier New"/>
          <w:b/>
          <w:lang w:eastAsia="fr-FR"/>
        </w:rPr>
        <w:t xml:space="preserve"> /</w:t>
      </w:r>
      <w:proofErr w:type="spellStart"/>
      <w:r w:rsidR="00B41705" w:rsidRPr="00B41705">
        <w:rPr>
          <w:rFonts w:ascii="Courier New" w:hAnsi="Courier New" w:cs="Courier New"/>
          <w:b/>
          <w:lang w:eastAsia="fr-FR"/>
        </w:rPr>
        <w:t>renew</w:t>
      </w:r>
      <w:proofErr w:type="spellEnd"/>
      <w:r w:rsidR="00B41705">
        <w:rPr>
          <w:lang w:eastAsia="fr-FR"/>
        </w:rPr>
        <w:t>.</w:t>
      </w:r>
    </w:p>
    <w:p w:rsidR="00FE3B82" w:rsidRDefault="00B41705" w:rsidP="00D90A93">
      <w:pPr>
        <w:pStyle w:val="Paragraphedeliste"/>
        <w:numPr>
          <w:ilvl w:val="0"/>
          <w:numId w:val="42"/>
        </w:numPr>
        <w:rPr>
          <w:lang w:eastAsia="fr-FR"/>
        </w:rPr>
      </w:pPr>
      <w:r>
        <w:rPr>
          <w:lang w:eastAsia="fr-FR"/>
        </w:rPr>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xml:space="preserve">, </w:t>
      </w:r>
      <w:r w:rsidR="00EE194A">
        <w:rPr>
          <w:lang w:eastAsia="fr-FR"/>
        </w:rPr>
        <w:t>mettez</w:t>
      </w:r>
      <w:r w:rsidR="00FE3B82">
        <w:rPr>
          <w:lang w:eastAsia="fr-FR"/>
        </w:rPr>
        <w:t xml:space="preserve"> sous forme </w:t>
      </w:r>
      <w:r w:rsidR="00EE194A">
        <w:rPr>
          <w:lang w:eastAsia="fr-FR"/>
        </w:rPr>
        <w:t xml:space="preserve">d’un </w:t>
      </w:r>
      <w:r w:rsidR="00FE3B82">
        <w:rPr>
          <w:lang w:eastAsia="fr-FR"/>
        </w:rPr>
        <w:t xml:space="preserve">graphique temporel </w:t>
      </w:r>
      <w:r w:rsidR="00EE194A">
        <w:rPr>
          <w:lang w:eastAsia="fr-FR"/>
        </w:rPr>
        <w:t xml:space="preserve">l’ordre </w:t>
      </w:r>
      <w:r w:rsidR="00FE3B82">
        <w:rPr>
          <w:lang w:eastAsia="fr-FR"/>
        </w:rPr>
        <w:t xml:space="preserve">des trames </w:t>
      </w:r>
      <w:r w:rsidR="00EE194A">
        <w:rPr>
          <w:lang w:eastAsia="fr-FR"/>
        </w:rPr>
        <w:t xml:space="preserve">de configuration DHCP </w:t>
      </w:r>
      <w:r w:rsidR="00FE3B82">
        <w:rPr>
          <w:lang w:eastAsia="fr-FR"/>
        </w:rPr>
        <w:t>échangées.</w:t>
      </w:r>
    </w:p>
    <w:p w:rsidR="007F1C90" w:rsidRDefault="00D15D74" w:rsidP="00D90A93">
      <w:pPr>
        <w:pStyle w:val="Paragraphedeliste"/>
        <w:numPr>
          <w:ilvl w:val="0"/>
          <w:numId w:val="42"/>
        </w:numPr>
        <w:rPr>
          <w:lang w:eastAsia="fr-FR"/>
        </w:rPr>
      </w:pPr>
      <w:r>
        <w:rPr>
          <w:lang w:eastAsia="fr-FR"/>
        </w:rPr>
        <w:t>Analysez l’ordre des trames, le type de trame, la destina</w:t>
      </w:r>
      <w:r w:rsidR="007F1C90">
        <w:rPr>
          <w:lang w:eastAsia="fr-FR"/>
        </w:rPr>
        <w:t>tion et la source des trames. Vérifiez que le protocole d’attribution d’une adresse IP par un serveur</w:t>
      </w:r>
      <w:r>
        <w:rPr>
          <w:lang w:eastAsia="fr-FR"/>
        </w:rPr>
        <w:t xml:space="preserve"> </w:t>
      </w:r>
      <w:r w:rsidR="007F1C90">
        <w:rPr>
          <w:lang w:eastAsia="fr-FR"/>
        </w:rPr>
        <w:t xml:space="preserve">DHCP correspond bien aux données théoriques fournies au </w:t>
      </w:r>
      <w:r w:rsidR="007F1C90" w:rsidRPr="007F1C90">
        <w:rPr>
          <w:b/>
          <w:lang w:eastAsia="fr-FR"/>
        </w:rPr>
        <w:t>paragraphe 2.1</w:t>
      </w:r>
      <w:r w:rsidR="007F1C90">
        <w:rPr>
          <w:lang w:eastAsia="fr-FR"/>
        </w:rPr>
        <w:t xml:space="preserve">, </w:t>
      </w:r>
      <w:r w:rsidR="007F1C90" w:rsidRPr="007F1C90">
        <w:rPr>
          <w:b/>
          <w:lang w:eastAsia="fr-FR"/>
        </w:rPr>
        <w:t>page 3</w:t>
      </w:r>
      <w:r w:rsidR="007F1C90">
        <w:rPr>
          <w:lang w:eastAsia="fr-FR"/>
        </w:rPr>
        <w:t>, de ce document.</w:t>
      </w:r>
    </w:p>
    <w:p w:rsidR="00CD01B5" w:rsidRDefault="007F1C90" w:rsidP="00D90A93">
      <w:pPr>
        <w:pStyle w:val="Paragraphedeliste"/>
        <w:numPr>
          <w:ilvl w:val="0"/>
          <w:numId w:val="42"/>
        </w:numPr>
        <w:rPr>
          <w:lang w:eastAsia="fr-FR"/>
        </w:rPr>
      </w:pPr>
      <w:r>
        <w:rPr>
          <w:lang w:eastAsia="fr-FR"/>
        </w:rPr>
        <w:t xml:space="preserve">Capturez la demande </w:t>
      </w:r>
      <w:r w:rsidR="00CD01B5">
        <w:rPr>
          <w:lang w:eastAsia="fr-FR"/>
        </w:rPr>
        <w:t xml:space="preserve">de renouvellement </w:t>
      </w:r>
      <w:r w:rsidR="00A22DA5">
        <w:rPr>
          <w:lang w:eastAsia="fr-FR"/>
        </w:rPr>
        <w:t xml:space="preserve">du bail </w:t>
      </w:r>
      <w:r w:rsidR="00CD01B5">
        <w:rPr>
          <w:lang w:eastAsia="fr-FR"/>
        </w:rPr>
        <w:t>d’adresse IP du poste XP</w:t>
      </w:r>
      <w:r w:rsidR="00FE3B82">
        <w:rPr>
          <w:lang w:eastAsia="fr-FR"/>
        </w:rPr>
        <w:t xml:space="preserve"> depuis le poste XP.</w:t>
      </w:r>
    </w:p>
    <w:p w:rsidR="007F1C90" w:rsidRDefault="007F1C90" w:rsidP="00D90A93">
      <w:pPr>
        <w:pStyle w:val="Paragraphedeliste"/>
        <w:numPr>
          <w:ilvl w:val="0"/>
          <w:numId w:val="42"/>
        </w:numPr>
        <w:rPr>
          <w:lang w:eastAsia="fr-FR"/>
        </w:rPr>
      </w:pPr>
      <w:r>
        <w:rPr>
          <w:lang w:eastAsia="fr-FR"/>
        </w:rPr>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mettez sous forme d’un graphique temporel l’ordre des trames de configuration DHCP échangées.</w:t>
      </w:r>
    </w:p>
    <w:p w:rsidR="007F1C90" w:rsidRDefault="007F1C90" w:rsidP="00D90A93">
      <w:pPr>
        <w:pStyle w:val="Paragraphedeliste"/>
        <w:numPr>
          <w:ilvl w:val="0"/>
          <w:numId w:val="42"/>
        </w:numPr>
        <w:rPr>
          <w:lang w:eastAsia="fr-FR"/>
        </w:rPr>
      </w:pPr>
      <w:r>
        <w:rPr>
          <w:lang w:eastAsia="fr-FR"/>
        </w:rPr>
        <w:t xml:space="preserve">Analysez l’ordre des trames, le type de trame, la destination et la source des trames, le temps entre deux renouvellements. Vérifiez que le protocole de renouvellement d’une adresse IP par un serveur DHCP correspond bien aux données théoriques fournies au </w:t>
      </w:r>
      <w:r w:rsidRPr="007F1C90">
        <w:rPr>
          <w:b/>
          <w:lang w:eastAsia="fr-FR"/>
        </w:rPr>
        <w:t>paragraphe 2.2</w:t>
      </w:r>
      <w:r w:rsidRPr="007F1C90">
        <w:rPr>
          <w:lang w:eastAsia="fr-FR"/>
        </w:rPr>
        <w:t>,</w:t>
      </w:r>
      <w:r w:rsidRPr="007F1C90">
        <w:rPr>
          <w:b/>
          <w:lang w:eastAsia="fr-FR"/>
        </w:rPr>
        <w:t xml:space="preserve"> pages 4 et 5</w:t>
      </w:r>
      <w:r w:rsidRPr="007F1C90">
        <w:rPr>
          <w:lang w:eastAsia="fr-FR"/>
        </w:rPr>
        <w:t>,</w:t>
      </w:r>
      <w:r>
        <w:rPr>
          <w:lang w:eastAsia="fr-FR"/>
        </w:rPr>
        <w:t xml:space="preserve"> de ce document.</w:t>
      </w:r>
    </w:p>
    <w:p w:rsidR="00506D0A" w:rsidRDefault="00506D0A" w:rsidP="00506D0A">
      <w:pPr>
        <w:pStyle w:val="Titre3"/>
      </w:pPr>
      <w:r>
        <w:t xml:space="preserve">Capture et analyse des trames </w:t>
      </w:r>
      <w:r w:rsidR="004376D1">
        <w:t>échangées entre</w:t>
      </w:r>
      <w:r>
        <w:t xml:space="preserve"> la carte </w:t>
      </w:r>
      <w:r w:rsidR="00D90A93">
        <w:t xml:space="preserve">client </w:t>
      </w:r>
      <w:proofErr w:type="spellStart"/>
      <w:r>
        <w:t>Raspberry</w:t>
      </w:r>
      <w:proofErr w:type="spellEnd"/>
      <w:r>
        <w:t xml:space="preserve"> Pi </w:t>
      </w:r>
      <w:r w:rsidR="004376D1">
        <w:t>et le serveur DHCP</w:t>
      </w:r>
      <w:r>
        <w:t xml:space="preserve"> depuis le poste XP.</w:t>
      </w:r>
    </w:p>
    <w:p w:rsidR="00047DBC" w:rsidRPr="00047DBC" w:rsidRDefault="00047DBC" w:rsidP="00047DBC">
      <w:pPr>
        <w:pStyle w:val="Paragraphedeliste"/>
        <w:numPr>
          <w:ilvl w:val="0"/>
          <w:numId w:val="40"/>
        </w:numPr>
        <w:rPr>
          <w:lang w:eastAsia="fr-FR"/>
        </w:rPr>
      </w:pPr>
      <w:r>
        <w:rPr>
          <w:lang w:eastAsia="fr-FR"/>
        </w:rPr>
        <w:t xml:space="preserve">Enlevez la configuration d’adressage IP fixe pour la carte </w:t>
      </w:r>
      <w:proofErr w:type="spellStart"/>
      <w:r>
        <w:rPr>
          <w:lang w:eastAsia="fr-FR"/>
        </w:rPr>
        <w:t>Raspberry</w:t>
      </w:r>
      <w:proofErr w:type="spellEnd"/>
      <w:r>
        <w:rPr>
          <w:lang w:eastAsia="fr-FR"/>
        </w:rPr>
        <w:t>.</w:t>
      </w:r>
    </w:p>
    <w:p w:rsidR="00047DBC" w:rsidRDefault="00C940AA" w:rsidP="00C940AA">
      <w:pPr>
        <w:pStyle w:val="Paragraphedeliste"/>
        <w:numPr>
          <w:ilvl w:val="0"/>
          <w:numId w:val="38"/>
        </w:numPr>
        <w:rPr>
          <w:lang w:eastAsia="fr-FR"/>
        </w:rPr>
      </w:pPr>
      <w:r>
        <w:t xml:space="preserve">Configurez le logiciel </w:t>
      </w:r>
      <w:proofErr w:type="spellStart"/>
      <w:r>
        <w:t>Wireshark</w:t>
      </w:r>
      <w:proofErr w:type="spellEnd"/>
      <w:r>
        <w:t xml:space="preserve"> en mode « </w:t>
      </w:r>
      <w:proofErr w:type="spellStart"/>
      <w:r w:rsidRPr="00C940AA">
        <w:rPr>
          <w:b/>
        </w:rPr>
        <w:t>promiscuous</w:t>
      </w:r>
      <w:proofErr w:type="spellEnd"/>
      <w:r>
        <w:t> </w:t>
      </w:r>
      <w:r w:rsidR="00047DBC" w:rsidRPr="00D90A93">
        <w:rPr>
          <w:b/>
        </w:rPr>
        <w:t>activé</w:t>
      </w:r>
      <w:r w:rsidR="00D90A93">
        <w:t> »</w:t>
      </w:r>
      <w:r w:rsidR="00047DBC">
        <w:t xml:space="preserve"> </w:t>
      </w:r>
      <w:r>
        <w:t>depuis le poste Windows XP afin qu’il ne capture que les trames du protocole DHCP entre la carte</w:t>
      </w:r>
      <w:r w:rsidR="00C93C32">
        <w:t xml:space="preserve"> client</w:t>
      </w:r>
      <w:r>
        <w:t xml:space="preserve"> </w:t>
      </w:r>
      <w:proofErr w:type="spellStart"/>
      <w:r>
        <w:t>Raspberry</w:t>
      </w:r>
      <w:proofErr w:type="spellEnd"/>
      <w:r>
        <w:t xml:space="preserve"> Pi et le serveur</w:t>
      </w:r>
      <w:r w:rsidR="00047DBC">
        <w:t xml:space="preserve"> DHCP</w:t>
      </w:r>
      <w:r>
        <w:t xml:space="preserve">. Vous utiliserez </w:t>
      </w:r>
      <w:r w:rsidR="00047DBC">
        <w:t xml:space="preserve">en plus </w:t>
      </w:r>
      <w:r>
        <w:t xml:space="preserve">le filtre d’affichage suivant : </w:t>
      </w:r>
    </w:p>
    <w:p w:rsidR="00047DBC" w:rsidRDefault="00047DBC" w:rsidP="00047DBC">
      <w:pPr>
        <w:pBdr>
          <w:top w:val="single" w:sz="4" w:space="1" w:color="auto"/>
          <w:left w:val="single" w:sz="4" w:space="4" w:color="auto"/>
          <w:bottom w:val="single" w:sz="4" w:space="1" w:color="auto"/>
          <w:right w:val="single" w:sz="4" w:space="4" w:color="auto"/>
        </w:pBdr>
        <w:jc w:val="center"/>
        <w:rPr>
          <w:rFonts w:ascii="Courier New" w:hAnsi="Courier New" w:cs="Courier New"/>
          <w:b/>
          <w:sz w:val="22"/>
          <w:lang w:eastAsia="fr-FR"/>
        </w:rPr>
      </w:pPr>
    </w:p>
    <w:p w:rsidR="00C940AA" w:rsidRDefault="00C940AA" w:rsidP="00047DBC">
      <w:pPr>
        <w:pBdr>
          <w:top w:val="single" w:sz="4" w:space="1" w:color="auto"/>
          <w:left w:val="single" w:sz="4" w:space="4" w:color="auto"/>
          <w:bottom w:val="single" w:sz="4" w:space="1" w:color="auto"/>
          <w:right w:val="single" w:sz="4" w:space="4" w:color="auto"/>
        </w:pBdr>
        <w:jc w:val="center"/>
        <w:rPr>
          <w:rFonts w:ascii="Courier New" w:hAnsi="Courier New" w:cs="Courier New"/>
          <w:b/>
          <w:sz w:val="22"/>
          <w:lang w:eastAsia="fr-FR"/>
        </w:rPr>
      </w:pPr>
      <w:r w:rsidRPr="00047DBC">
        <w:rPr>
          <w:rFonts w:ascii="Courier New" w:hAnsi="Courier New" w:cs="Courier New"/>
          <w:b/>
          <w:sz w:val="22"/>
          <w:lang w:eastAsia="fr-FR"/>
        </w:rPr>
        <w:t>(</w:t>
      </w:r>
      <w:proofErr w:type="spellStart"/>
      <w:r w:rsidRPr="00047DBC">
        <w:rPr>
          <w:rFonts w:ascii="Courier New" w:hAnsi="Courier New" w:cs="Courier New"/>
          <w:b/>
          <w:sz w:val="22"/>
          <w:lang w:eastAsia="fr-FR"/>
        </w:rPr>
        <w:t>ip.dst</w:t>
      </w:r>
      <w:proofErr w:type="spellEnd"/>
      <w:r w:rsidRPr="00047DBC">
        <w:rPr>
          <w:rFonts w:ascii="Courier New" w:hAnsi="Courier New" w:cs="Courier New"/>
          <w:b/>
          <w:sz w:val="22"/>
          <w:lang w:eastAsia="fr-FR"/>
        </w:rPr>
        <w:t xml:space="preserve"> != </w:t>
      </w:r>
      <w:r w:rsidRPr="00047DBC">
        <w:rPr>
          <w:rFonts w:ascii="Courier New" w:hAnsi="Courier New" w:cs="Courier New"/>
          <w:b/>
          <w:i/>
          <w:sz w:val="22"/>
          <w:lang w:eastAsia="fr-FR"/>
        </w:rPr>
        <w:t>@</w:t>
      </w:r>
      <w:proofErr w:type="spellStart"/>
      <w:r w:rsidRPr="00047DBC">
        <w:rPr>
          <w:rFonts w:ascii="Courier New" w:hAnsi="Courier New" w:cs="Courier New"/>
          <w:b/>
          <w:i/>
          <w:sz w:val="22"/>
          <w:lang w:eastAsia="fr-FR"/>
        </w:rPr>
        <w:t>IP_du_poste_XP</w:t>
      </w:r>
      <w:proofErr w:type="spellEnd"/>
      <w:r w:rsidRPr="00047DBC">
        <w:rPr>
          <w:rFonts w:ascii="Courier New" w:hAnsi="Courier New" w:cs="Courier New"/>
          <w:b/>
          <w:sz w:val="22"/>
          <w:lang w:eastAsia="fr-FR"/>
        </w:rPr>
        <w:t>) &amp;&amp; (</w:t>
      </w:r>
      <w:proofErr w:type="spellStart"/>
      <w:r w:rsidRPr="00047DBC">
        <w:rPr>
          <w:rFonts w:ascii="Courier New" w:hAnsi="Courier New" w:cs="Courier New"/>
          <w:b/>
          <w:sz w:val="22"/>
          <w:lang w:eastAsia="fr-FR"/>
        </w:rPr>
        <w:t>ip.src</w:t>
      </w:r>
      <w:proofErr w:type="spellEnd"/>
      <w:r w:rsidRPr="00047DBC">
        <w:rPr>
          <w:rFonts w:ascii="Courier New" w:hAnsi="Courier New" w:cs="Courier New"/>
          <w:b/>
          <w:sz w:val="22"/>
          <w:lang w:eastAsia="fr-FR"/>
        </w:rPr>
        <w:t xml:space="preserve"> != </w:t>
      </w:r>
      <w:r w:rsidRPr="00047DBC">
        <w:rPr>
          <w:rFonts w:ascii="Courier New" w:hAnsi="Courier New" w:cs="Courier New"/>
          <w:b/>
          <w:i/>
          <w:sz w:val="22"/>
          <w:lang w:eastAsia="fr-FR"/>
        </w:rPr>
        <w:t>@</w:t>
      </w:r>
      <w:proofErr w:type="spellStart"/>
      <w:r w:rsidRPr="00047DBC">
        <w:rPr>
          <w:rFonts w:ascii="Courier New" w:hAnsi="Courier New" w:cs="Courier New"/>
          <w:b/>
          <w:i/>
          <w:sz w:val="22"/>
          <w:lang w:eastAsia="fr-FR"/>
        </w:rPr>
        <w:t>IP_du_poste_XP</w:t>
      </w:r>
      <w:proofErr w:type="spellEnd"/>
      <w:r w:rsidRPr="00047DBC">
        <w:rPr>
          <w:rFonts w:ascii="Courier New" w:hAnsi="Courier New" w:cs="Courier New"/>
          <w:b/>
          <w:sz w:val="22"/>
          <w:lang w:eastAsia="fr-FR"/>
        </w:rPr>
        <w:t xml:space="preserve">) &amp;&amp; </w:t>
      </w:r>
      <w:proofErr w:type="spellStart"/>
      <w:r w:rsidRPr="00047DBC">
        <w:rPr>
          <w:rFonts w:ascii="Courier New" w:hAnsi="Courier New" w:cs="Courier New"/>
          <w:b/>
          <w:sz w:val="22"/>
          <w:lang w:eastAsia="fr-FR"/>
        </w:rPr>
        <w:t>bootp.dhcp</w:t>
      </w:r>
      <w:proofErr w:type="spellEnd"/>
    </w:p>
    <w:p w:rsidR="00047DBC" w:rsidRPr="00047DBC" w:rsidRDefault="00047DBC" w:rsidP="00047DBC">
      <w:pPr>
        <w:pBdr>
          <w:top w:val="single" w:sz="4" w:space="1" w:color="auto"/>
          <w:left w:val="single" w:sz="4" w:space="4" w:color="auto"/>
          <w:bottom w:val="single" w:sz="4" w:space="1" w:color="auto"/>
          <w:right w:val="single" w:sz="4" w:space="4" w:color="auto"/>
        </w:pBdr>
        <w:jc w:val="center"/>
        <w:rPr>
          <w:sz w:val="22"/>
          <w:lang w:eastAsia="fr-FR"/>
        </w:rPr>
      </w:pPr>
    </w:p>
    <w:p w:rsidR="00C940AA" w:rsidRDefault="00C940AA" w:rsidP="00C940AA">
      <w:pPr>
        <w:rPr>
          <w:rFonts w:ascii="Courier New" w:hAnsi="Courier New" w:cs="Courier New"/>
          <w:b/>
          <w:i/>
          <w:lang w:eastAsia="fr-FR"/>
        </w:rPr>
      </w:pPr>
    </w:p>
    <w:p w:rsidR="00047DBC" w:rsidRDefault="00047DBC" w:rsidP="00C940AA">
      <w:pPr>
        <w:rPr>
          <w:rFonts w:ascii="Courier New" w:hAnsi="Courier New" w:cs="Courier New"/>
          <w:b/>
          <w:i/>
          <w:lang w:eastAsia="fr-FR"/>
        </w:rPr>
      </w:pPr>
    </w:p>
    <w:p w:rsidR="007F1C90" w:rsidRDefault="00C940AA" w:rsidP="00C940AA">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lang w:eastAsia="fr-FR"/>
        </w:rPr>
      </w:pPr>
      <w:r w:rsidRPr="00C940AA">
        <w:rPr>
          <w:rFonts w:ascii="Courier New" w:hAnsi="Courier New" w:cs="Courier New"/>
          <w:b/>
          <w:i/>
          <w:lang w:eastAsia="fr-FR"/>
        </w:rPr>
        <w:t>@</w:t>
      </w:r>
      <w:proofErr w:type="spellStart"/>
      <w:r w:rsidRPr="00C940AA">
        <w:rPr>
          <w:rFonts w:ascii="Courier New" w:hAnsi="Courier New" w:cs="Courier New"/>
          <w:b/>
          <w:i/>
          <w:lang w:eastAsia="fr-FR"/>
        </w:rPr>
        <w:t>IP_du_poste_XP</w:t>
      </w:r>
      <w:proofErr w:type="spellEnd"/>
      <w:r>
        <w:rPr>
          <w:lang w:eastAsia="fr-FR"/>
        </w:rPr>
        <w:t xml:space="preserve"> est à remplacer par l’adresse IP attribuée par le serveur DHCP au poste Windows XP.</w:t>
      </w:r>
    </w:p>
    <w:p w:rsidR="00C940AA" w:rsidRDefault="00C940AA" w:rsidP="00C940AA">
      <w:pPr>
        <w:rPr>
          <w:lang w:eastAsia="fr-FR"/>
        </w:rPr>
      </w:pPr>
    </w:p>
    <w:p w:rsidR="00C940AA" w:rsidRDefault="001D3A99" w:rsidP="00C940AA">
      <w:pPr>
        <w:pStyle w:val="Paragraphedeliste"/>
        <w:numPr>
          <w:ilvl w:val="0"/>
          <w:numId w:val="38"/>
        </w:numPr>
        <w:rPr>
          <w:lang w:eastAsia="fr-FR"/>
        </w:rPr>
      </w:pPr>
      <w:r>
        <w:rPr>
          <w:lang w:eastAsia="fr-FR"/>
        </w:rPr>
        <w:t xml:space="preserve">Quel est le filtrage </w:t>
      </w:r>
      <w:r w:rsidR="0075308C">
        <w:rPr>
          <w:lang w:eastAsia="fr-FR"/>
        </w:rPr>
        <w:t xml:space="preserve">d’affichage </w:t>
      </w:r>
      <w:r>
        <w:rPr>
          <w:lang w:eastAsia="fr-FR"/>
        </w:rPr>
        <w:t>réalisé par l’expression</w:t>
      </w:r>
      <w:r w:rsidR="00C940AA">
        <w:rPr>
          <w:lang w:eastAsia="fr-FR"/>
        </w:rPr>
        <w:t xml:space="preserve">, </w:t>
      </w:r>
      <w:r w:rsidR="00C940AA" w:rsidRPr="00C940AA">
        <w:rPr>
          <w:rFonts w:ascii="Courier New" w:hAnsi="Courier New" w:cs="Courier New"/>
          <w:b/>
          <w:lang w:eastAsia="fr-FR"/>
        </w:rPr>
        <w:t>(</w:t>
      </w:r>
      <w:proofErr w:type="spellStart"/>
      <w:r w:rsidR="00C940AA" w:rsidRPr="00C940AA">
        <w:rPr>
          <w:rFonts w:ascii="Courier New" w:hAnsi="Courier New" w:cs="Courier New"/>
          <w:b/>
          <w:lang w:eastAsia="fr-FR"/>
        </w:rPr>
        <w:t>ip.dst</w:t>
      </w:r>
      <w:proofErr w:type="spellEnd"/>
      <w:r w:rsidR="00C940AA" w:rsidRPr="00C940AA">
        <w:rPr>
          <w:rFonts w:ascii="Courier New" w:hAnsi="Courier New" w:cs="Courier New"/>
          <w:b/>
          <w:lang w:eastAsia="fr-FR"/>
        </w:rPr>
        <w:t xml:space="preserve"> != </w:t>
      </w:r>
      <w:r w:rsidR="00C940AA" w:rsidRPr="00C940AA">
        <w:rPr>
          <w:rFonts w:ascii="Courier New" w:hAnsi="Courier New" w:cs="Courier New"/>
          <w:b/>
          <w:i/>
          <w:lang w:eastAsia="fr-FR"/>
        </w:rPr>
        <w:t>@</w:t>
      </w:r>
      <w:proofErr w:type="spellStart"/>
      <w:r w:rsidR="00C940AA" w:rsidRPr="00C940AA">
        <w:rPr>
          <w:rFonts w:ascii="Courier New" w:hAnsi="Courier New" w:cs="Courier New"/>
          <w:b/>
          <w:i/>
          <w:lang w:eastAsia="fr-FR"/>
        </w:rPr>
        <w:t>IP_du_poste_XP</w:t>
      </w:r>
      <w:proofErr w:type="spellEnd"/>
      <w:r w:rsidR="00C940AA" w:rsidRPr="00C940AA">
        <w:rPr>
          <w:rFonts w:ascii="Courier New" w:hAnsi="Courier New" w:cs="Courier New"/>
          <w:b/>
          <w:lang w:eastAsia="fr-FR"/>
        </w:rPr>
        <w:t>) &amp;&amp; (</w:t>
      </w:r>
      <w:proofErr w:type="spellStart"/>
      <w:r w:rsidR="00C940AA" w:rsidRPr="00C940AA">
        <w:rPr>
          <w:rFonts w:ascii="Courier New" w:hAnsi="Courier New" w:cs="Courier New"/>
          <w:b/>
          <w:lang w:eastAsia="fr-FR"/>
        </w:rPr>
        <w:t>ip.src</w:t>
      </w:r>
      <w:proofErr w:type="spellEnd"/>
      <w:r w:rsidR="00C940AA" w:rsidRPr="00C940AA">
        <w:rPr>
          <w:rFonts w:ascii="Courier New" w:hAnsi="Courier New" w:cs="Courier New"/>
          <w:b/>
          <w:lang w:eastAsia="fr-FR"/>
        </w:rPr>
        <w:t xml:space="preserve"> != </w:t>
      </w:r>
      <w:r w:rsidR="00C940AA" w:rsidRPr="00C940AA">
        <w:rPr>
          <w:rFonts w:ascii="Courier New" w:hAnsi="Courier New" w:cs="Courier New"/>
          <w:b/>
          <w:i/>
          <w:lang w:eastAsia="fr-FR"/>
        </w:rPr>
        <w:t>@</w:t>
      </w:r>
      <w:proofErr w:type="spellStart"/>
      <w:r w:rsidR="00C940AA" w:rsidRPr="00C940AA">
        <w:rPr>
          <w:rFonts w:ascii="Courier New" w:hAnsi="Courier New" w:cs="Courier New"/>
          <w:b/>
          <w:i/>
          <w:lang w:eastAsia="fr-FR"/>
        </w:rPr>
        <w:t>IP_du_poste_XP</w:t>
      </w:r>
      <w:proofErr w:type="spellEnd"/>
      <w:r w:rsidR="00C940AA" w:rsidRPr="00C940AA">
        <w:rPr>
          <w:rFonts w:ascii="Courier New" w:hAnsi="Courier New" w:cs="Courier New"/>
          <w:b/>
          <w:lang w:eastAsia="fr-FR"/>
        </w:rPr>
        <w:t xml:space="preserve">) &amp;&amp; </w:t>
      </w:r>
      <w:proofErr w:type="spellStart"/>
      <w:r w:rsidR="00C940AA" w:rsidRPr="00C940AA">
        <w:rPr>
          <w:rFonts w:ascii="Courier New" w:hAnsi="Courier New" w:cs="Courier New"/>
          <w:b/>
          <w:lang w:eastAsia="fr-FR"/>
        </w:rPr>
        <w:t>bootp.dhcp</w:t>
      </w:r>
      <w:proofErr w:type="spellEnd"/>
      <w:r>
        <w:rPr>
          <w:lang w:eastAsia="fr-FR"/>
        </w:rPr>
        <w:t> ?</w:t>
      </w:r>
      <w:r w:rsidR="00C940AA">
        <w:rPr>
          <w:lang w:eastAsia="fr-FR"/>
        </w:rPr>
        <w:t xml:space="preserve"> </w:t>
      </w:r>
      <w:r>
        <w:rPr>
          <w:lang w:eastAsia="fr-FR"/>
        </w:rPr>
        <w:t>C</w:t>
      </w:r>
      <w:r w:rsidR="00C940AA">
        <w:rPr>
          <w:lang w:eastAsia="fr-FR"/>
        </w:rPr>
        <w:t>oncluez sur les données qui doivent apparaitre à l’écran.</w:t>
      </w:r>
    </w:p>
    <w:p w:rsidR="00D90A93" w:rsidRDefault="001D3A99" w:rsidP="00BD0E24">
      <w:pPr>
        <w:pStyle w:val="Paragraphedeliste"/>
        <w:numPr>
          <w:ilvl w:val="0"/>
          <w:numId w:val="38"/>
        </w:numPr>
        <w:rPr>
          <w:lang w:eastAsia="fr-FR"/>
        </w:rPr>
      </w:pPr>
      <w:r>
        <w:rPr>
          <w:lang w:eastAsia="fr-FR"/>
        </w:rPr>
        <w:t xml:space="preserve">Lancez la capture </w:t>
      </w:r>
      <w:r w:rsidR="00FE3B82">
        <w:rPr>
          <w:lang w:eastAsia="fr-FR"/>
        </w:rPr>
        <w:t xml:space="preserve">des trames de la demande </w:t>
      </w:r>
      <w:r>
        <w:rPr>
          <w:lang w:eastAsia="fr-FR"/>
        </w:rPr>
        <w:t xml:space="preserve">de bail </w:t>
      </w:r>
      <w:r w:rsidR="00FE3B82">
        <w:rPr>
          <w:lang w:eastAsia="fr-FR"/>
        </w:rPr>
        <w:t>d’adresse IP initiale de la carte</w:t>
      </w:r>
      <w:r w:rsidR="00D90A93">
        <w:rPr>
          <w:lang w:eastAsia="fr-FR"/>
        </w:rPr>
        <w:t xml:space="preserve"> client</w:t>
      </w:r>
      <w:r w:rsidR="00FE3B82">
        <w:rPr>
          <w:lang w:eastAsia="fr-FR"/>
        </w:rPr>
        <w:t xml:space="preserve"> </w:t>
      </w:r>
      <w:proofErr w:type="spellStart"/>
      <w:r w:rsidR="00FE3B82">
        <w:rPr>
          <w:lang w:eastAsia="fr-FR"/>
        </w:rPr>
        <w:t>Raspberry</w:t>
      </w:r>
      <w:proofErr w:type="spellEnd"/>
      <w:r w:rsidR="00FE3B82">
        <w:rPr>
          <w:lang w:eastAsia="fr-FR"/>
        </w:rPr>
        <w:t xml:space="preserve"> Pi depuis le poste XP.</w:t>
      </w:r>
      <w:r>
        <w:rPr>
          <w:lang w:eastAsia="fr-FR"/>
        </w:rPr>
        <w:t xml:space="preserve"> </w:t>
      </w:r>
    </w:p>
    <w:p w:rsidR="00D90A93" w:rsidRDefault="00D90A93" w:rsidP="00D90A93">
      <w:pPr>
        <w:ind w:left="360"/>
        <w:rPr>
          <w:lang w:eastAsia="fr-FR"/>
        </w:rPr>
      </w:pPr>
    </w:p>
    <w:tbl>
      <w:tblPr>
        <w:tblStyle w:val="Grilledutableau"/>
        <w:tblW w:w="0" w:type="auto"/>
        <w:tblLook w:val="04A0" w:firstRow="1" w:lastRow="0" w:firstColumn="1" w:lastColumn="0" w:noHBand="0" w:noVBand="1"/>
      </w:tblPr>
      <w:tblGrid>
        <w:gridCol w:w="10061"/>
      </w:tblGrid>
      <w:tr w:rsidR="00D90A93" w:rsidTr="00D90A93">
        <w:tc>
          <w:tcPr>
            <w:tcW w:w="10061" w:type="dxa"/>
            <w:shd w:val="clear" w:color="auto" w:fill="BFBFBF" w:themeFill="background1" w:themeFillShade="BF"/>
          </w:tcPr>
          <w:p w:rsidR="00D90A93" w:rsidRDefault="00D90A93" w:rsidP="00D90A93">
            <w:pPr>
              <w:ind w:left="360"/>
              <w:rPr>
                <w:lang w:eastAsia="fr-FR"/>
              </w:rPr>
            </w:pPr>
            <w:r>
              <w:rPr>
                <w:lang w:eastAsia="fr-FR"/>
              </w:rPr>
              <w:lastRenderedPageBreak/>
              <w:t xml:space="preserve">Pour libérer un bail et recommencer le processus d’attribution complétement d’adresse IP,  de la carte client </w:t>
            </w:r>
            <w:proofErr w:type="spellStart"/>
            <w:r>
              <w:rPr>
                <w:lang w:eastAsia="fr-FR"/>
              </w:rPr>
              <w:t>Raspberry</w:t>
            </w:r>
            <w:proofErr w:type="spellEnd"/>
            <w:r>
              <w:rPr>
                <w:lang w:eastAsia="fr-FR"/>
              </w:rPr>
              <w:t xml:space="preserve"> Pi, il suffit de :</w:t>
            </w:r>
          </w:p>
          <w:p w:rsidR="00D90A93" w:rsidRPr="00763DA1" w:rsidRDefault="00D90A93" w:rsidP="00D90A93">
            <w:pPr>
              <w:pStyle w:val="Paragraphedeliste"/>
              <w:numPr>
                <w:ilvl w:val="0"/>
                <w:numId w:val="41"/>
              </w:numPr>
              <w:ind w:left="1701" w:hanging="283"/>
              <w:rPr>
                <w:b/>
                <w:lang w:eastAsia="fr-FR"/>
              </w:rPr>
            </w:pPr>
            <w:r w:rsidRPr="00763DA1">
              <w:rPr>
                <w:b/>
                <w:lang w:eastAsia="fr-FR"/>
              </w:rPr>
              <w:t>débrancher physiquement l’interface réseau du client;</w:t>
            </w:r>
          </w:p>
          <w:p w:rsidR="00D90A93" w:rsidRPr="00763DA1" w:rsidRDefault="00D90A93" w:rsidP="00D90A93">
            <w:pPr>
              <w:pStyle w:val="Paragraphedeliste"/>
              <w:numPr>
                <w:ilvl w:val="0"/>
                <w:numId w:val="41"/>
              </w:numPr>
              <w:ind w:left="1701" w:hanging="283"/>
              <w:rPr>
                <w:b/>
                <w:lang w:eastAsia="fr-FR"/>
              </w:rPr>
            </w:pPr>
            <w:r w:rsidRPr="00763DA1">
              <w:rPr>
                <w:b/>
                <w:lang w:eastAsia="fr-FR"/>
              </w:rPr>
              <w:t>de redémarrer le serveur DHCP ;</w:t>
            </w:r>
          </w:p>
          <w:p w:rsidR="00D90A93" w:rsidRPr="00D90A93" w:rsidRDefault="00D90A93" w:rsidP="00D90A93">
            <w:pPr>
              <w:pStyle w:val="Paragraphedeliste"/>
              <w:numPr>
                <w:ilvl w:val="0"/>
                <w:numId w:val="41"/>
              </w:numPr>
              <w:ind w:left="1701" w:hanging="283"/>
              <w:rPr>
                <w:b/>
                <w:lang w:eastAsia="fr-FR"/>
              </w:rPr>
            </w:pPr>
            <w:r w:rsidRPr="00763DA1">
              <w:rPr>
                <w:b/>
                <w:lang w:eastAsia="fr-FR"/>
              </w:rPr>
              <w:t>puis de rebrancher physiquement l’interface réseau du client.</w:t>
            </w:r>
          </w:p>
        </w:tc>
      </w:tr>
    </w:tbl>
    <w:p w:rsidR="00D90A93" w:rsidRPr="00D90A93" w:rsidRDefault="00D90A93" w:rsidP="00D90A93">
      <w:pPr>
        <w:rPr>
          <w:b/>
          <w:lang w:eastAsia="fr-FR"/>
        </w:rPr>
      </w:pPr>
    </w:p>
    <w:p w:rsidR="001D3A99" w:rsidRDefault="001D3A99" w:rsidP="001D3A99">
      <w:pPr>
        <w:pStyle w:val="Paragraphedeliste"/>
        <w:numPr>
          <w:ilvl w:val="0"/>
          <w:numId w:val="38"/>
        </w:numPr>
        <w:rPr>
          <w:lang w:eastAsia="fr-FR"/>
        </w:rPr>
      </w:pPr>
      <w:r>
        <w:rPr>
          <w:lang w:eastAsia="fr-FR"/>
        </w:rPr>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mettez sous forme d’un graphique temporel l’ordre des trames de configuration DHCP échangées.</w:t>
      </w:r>
    </w:p>
    <w:p w:rsidR="001D3A99" w:rsidRDefault="001D3A99" w:rsidP="001D3A99">
      <w:pPr>
        <w:pStyle w:val="Paragraphedeliste"/>
        <w:numPr>
          <w:ilvl w:val="0"/>
          <w:numId w:val="38"/>
        </w:numPr>
        <w:rPr>
          <w:lang w:eastAsia="fr-FR"/>
        </w:rPr>
      </w:pPr>
      <w:r>
        <w:rPr>
          <w:lang w:eastAsia="fr-FR"/>
        </w:rPr>
        <w:t xml:space="preserve">Analysez l’ordre des trames, le type de trame, la destination et la source des trames. Vérifiez si les trames capturées correspondent au protocole d’attribution d’une adresse IP par un serveur DHCP suivant les données théoriques fournies au </w:t>
      </w:r>
      <w:r w:rsidRPr="007F1C90">
        <w:rPr>
          <w:b/>
          <w:lang w:eastAsia="fr-FR"/>
        </w:rPr>
        <w:t>paragraphe 2.1</w:t>
      </w:r>
      <w:r>
        <w:rPr>
          <w:lang w:eastAsia="fr-FR"/>
        </w:rPr>
        <w:t xml:space="preserve">, </w:t>
      </w:r>
      <w:r w:rsidRPr="007F1C90">
        <w:rPr>
          <w:b/>
          <w:lang w:eastAsia="fr-FR"/>
        </w:rPr>
        <w:t>page 3</w:t>
      </w:r>
      <w:r>
        <w:rPr>
          <w:lang w:eastAsia="fr-FR"/>
        </w:rPr>
        <w:t xml:space="preserve"> de ce document.</w:t>
      </w:r>
    </w:p>
    <w:p w:rsidR="00FE3B82" w:rsidRDefault="001D3A99" w:rsidP="00BD0E24">
      <w:pPr>
        <w:pStyle w:val="Paragraphedeliste"/>
        <w:numPr>
          <w:ilvl w:val="0"/>
          <w:numId w:val="38"/>
        </w:numPr>
        <w:rPr>
          <w:lang w:eastAsia="fr-FR"/>
        </w:rPr>
      </w:pPr>
      <w:r>
        <w:rPr>
          <w:lang w:eastAsia="fr-FR"/>
        </w:rPr>
        <w:t>Justifiez p</w:t>
      </w:r>
      <w:r w:rsidR="00FE3B82">
        <w:rPr>
          <w:lang w:eastAsia="fr-FR"/>
        </w:rPr>
        <w:t xml:space="preserve">ourquoi seules </w:t>
      </w:r>
      <w:r>
        <w:rPr>
          <w:lang w:eastAsia="fr-FR"/>
        </w:rPr>
        <w:t xml:space="preserve">les trames de </w:t>
      </w:r>
      <w:proofErr w:type="spellStart"/>
      <w:r>
        <w:rPr>
          <w:lang w:eastAsia="fr-FR"/>
        </w:rPr>
        <w:t>broadcast</w:t>
      </w:r>
      <w:proofErr w:type="spellEnd"/>
      <w:r>
        <w:rPr>
          <w:lang w:eastAsia="fr-FR"/>
        </w:rPr>
        <w:t xml:space="preserve"> circulantes sur le réseau sont visibles</w:t>
      </w:r>
      <w:r w:rsidR="00FE3B82">
        <w:rPr>
          <w:lang w:eastAsia="fr-FR"/>
        </w:rPr>
        <w:t xml:space="preserve"> depuis le poste XP ?</w:t>
      </w:r>
    </w:p>
    <w:sectPr w:rsidR="00FE3B82" w:rsidSect="00B303E7">
      <w:headerReference w:type="default" r:id="rId27"/>
      <w:footerReference w:type="default" r:id="rId28"/>
      <w:headerReference w:type="first" r:id="rId29"/>
      <w:footerReference w:type="first" r:id="rId30"/>
      <w:pgSz w:w="11906" w:h="16838" w:code="9"/>
      <w:pgMar w:top="530" w:right="1134" w:bottom="1418" w:left="851" w:header="568" w:footer="21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7436" w:rsidRDefault="00F37436" w:rsidP="00E5315F">
      <w:r>
        <w:separator/>
      </w:r>
    </w:p>
  </w:endnote>
  <w:endnote w:type="continuationSeparator" w:id="0">
    <w:p w:rsidR="00F37436" w:rsidRDefault="00F37436" w:rsidP="00E5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Caslon Pro">
    <w:panose1 w:val="00000000000000000000"/>
    <w:charset w:val="00"/>
    <w:family w:val="roman"/>
    <w:notTrueType/>
    <w:pitch w:val="variable"/>
    <w:sig w:usb0="00000007" w:usb1="00000001"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E271F" w:rsidTr="007F47FC">
      <w:tc>
        <w:tcPr>
          <w:tcW w:w="3251" w:type="pct"/>
          <w:shd w:val="clear" w:color="auto" w:fill="AAC838"/>
        </w:tcPr>
        <w:p w:rsidR="006E271F" w:rsidRPr="00645B29" w:rsidRDefault="006E271F" w:rsidP="007F47FC">
          <w:pPr>
            <w:pStyle w:val="Sansinterligne"/>
            <w:ind w:right="360"/>
            <w:rPr>
              <w:szCs w:val="5"/>
            </w:rPr>
          </w:pPr>
        </w:p>
      </w:tc>
      <w:tc>
        <w:tcPr>
          <w:tcW w:w="124"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r w:rsidR="006E271F" w:rsidTr="007F47FC">
      <w:tc>
        <w:tcPr>
          <w:tcW w:w="3251" w:type="pct"/>
          <w:vAlign w:val="center"/>
        </w:tcPr>
        <w:p w:rsidR="006E271F" w:rsidRPr="00B303E7" w:rsidRDefault="006E271F" w:rsidP="007F47FC">
          <w:pPr>
            <w:pStyle w:val="Pieddepage"/>
            <w:rPr>
              <w:color w:val="404040" w:themeColor="text1" w:themeTint="BF"/>
              <w:szCs w:val="24"/>
            </w:rPr>
          </w:pPr>
          <w:r>
            <w:rPr>
              <w:color w:val="404040" w:themeColor="text1" w:themeTint="BF"/>
              <w:szCs w:val="24"/>
            </w:rPr>
            <w:t>Configuration d’un serveur DHCP</w:t>
          </w:r>
        </w:p>
      </w:tc>
      <w:tc>
        <w:tcPr>
          <w:tcW w:w="124" w:type="pct"/>
          <w:vAlign w:val="center"/>
        </w:tcPr>
        <w:p w:rsidR="006E271F" w:rsidRDefault="006E271F" w:rsidP="007F47FC">
          <w:pPr>
            <w:pStyle w:val="Pieddepage"/>
          </w:pPr>
        </w:p>
      </w:tc>
      <w:tc>
        <w:tcPr>
          <w:tcW w:w="1624" w:type="pct"/>
          <w:vAlign w:val="center"/>
        </w:tcPr>
        <w:p w:rsidR="006E271F" w:rsidRDefault="006E271F" w:rsidP="00541E3E">
          <w:pPr>
            <w:tabs>
              <w:tab w:val="left" w:pos="540"/>
            </w:tabs>
          </w:pPr>
          <w:r>
            <w:tab/>
          </w:r>
          <w:sdt>
            <w:sdtPr>
              <w:id w:val="250395305"/>
              <w:docPartObj>
                <w:docPartGallery w:val="Page Numbers (Top of Page)"/>
                <w:docPartUnique/>
              </w:docPartObj>
            </w:sdtPr>
            <w:sdtEndPr/>
            <w:sdtContent>
              <w:r>
                <w:t xml:space="preserve">Page </w:t>
              </w:r>
              <w:r>
                <w:fldChar w:fldCharType="begin"/>
              </w:r>
              <w:r>
                <w:instrText xml:space="preserve"> PAGE </w:instrText>
              </w:r>
              <w:r>
                <w:fldChar w:fldCharType="separate"/>
              </w:r>
              <w:r w:rsidR="0077286A">
                <w:rPr>
                  <w:noProof/>
                </w:rPr>
                <w:t>7</w:t>
              </w:r>
              <w:r>
                <w:rPr>
                  <w:noProof/>
                </w:rPr>
                <w:fldChar w:fldCharType="end"/>
              </w:r>
              <w:r>
                <w:t xml:space="preserve"> sur </w:t>
              </w:r>
              <w:r w:rsidR="00F37436">
                <w:fldChar w:fldCharType="begin"/>
              </w:r>
              <w:r w:rsidR="00F37436">
                <w:instrText xml:space="preserve"> NUMPAGES  </w:instrText>
              </w:r>
              <w:r w:rsidR="00F37436">
                <w:fldChar w:fldCharType="separate"/>
              </w:r>
              <w:r w:rsidR="0077286A">
                <w:rPr>
                  <w:noProof/>
                </w:rPr>
                <w:t>13</w:t>
              </w:r>
              <w:r w:rsidR="00F37436">
                <w:rPr>
                  <w:noProof/>
                </w:rPr>
                <w:fldChar w:fldCharType="end"/>
              </w:r>
            </w:sdtContent>
          </w:sdt>
        </w:p>
        <w:p w:rsidR="006E271F" w:rsidRDefault="006E271F" w:rsidP="00B303E7">
          <w:pPr>
            <w:pStyle w:val="FooterRight"/>
            <w:tabs>
              <w:tab w:val="left" w:pos="2459"/>
            </w:tabs>
            <w:jc w:val="left"/>
          </w:pPr>
        </w:p>
      </w:tc>
    </w:tr>
  </w:tbl>
  <w:p w:rsidR="006E271F" w:rsidRDefault="006E271F"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E271F" w:rsidTr="007F47FC">
      <w:tc>
        <w:tcPr>
          <w:tcW w:w="3251" w:type="pct"/>
          <w:shd w:val="clear" w:color="auto" w:fill="AAC838"/>
        </w:tcPr>
        <w:p w:rsidR="006E271F" w:rsidRPr="00645B29" w:rsidRDefault="006E271F" w:rsidP="007F47FC">
          <w:pPr>
            <w:pStyle w:val="Sansinterligne"/>
            <w:ind w:right="360"/>
            <w:rPr>
              <w:szCs w:val="5"/>
            </w:rPr>
          </w:pPr>
        </w:p>
      </w:tc>
      <w:tc>
        <w:tcPr>
          <w:tcW w:w="124"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r w:rsidR="006E271F" w:rsidTr="007F47FC">
      <w:tc>
        <w:tcPr>
          <w:tcW w:w="3251" w:type="pct"/>
          <w:vAlign w:val="center"/>
        </w:tcPr>
        <w:p w:rsidR="006E271F" w:rsidRPr="00017592" w:rsidRDefault="006E271F" w:rsidP="007F47FC">
          <w:pPr>
            <w:pStyle w:val="Pieddepage"/>
            <w:rPr>
              <w:color w:val="404040" w:themeColor="text1" w:themeTint="BF"/>
              <w:sz w:val="18"/>
              <w:szCs w:val="18"/>
            </w:rPr>
          </w:pPr>
        </w:p>
      </w:tc>
      <w:tc>
        <w:tcPr>
          <w:tcW w:w="124" w:type="pct"/>
          <w:vAlign w:val="center"/>
        </w:tcPr>
        <w:p w:rsidR="006E271F" w:rsidRDefault="006E271F" w:rsidP="007F47FC">
          <w:pPr>
            <w:pStyle w:val="Pieddepage"/>
          </w:pPr>
        </w:p>
      </w:tc>
      <w:tc>
        <w:tcPr>
          <w:tcW w:w="1624" w:type="pct"/>
          <w:vAlign w:val="center"/>
        </w:tcPr>
        <w:p w:rsidR="006E271F" w:rsidRDefault="006E271F" w:rsidP="007F47FC">
          <w:pPr>
            <w:pStyle w:val="FooterRight"/>
            <w:jc w:val="left"/>
          </w:pPr>
        </w:p>
      </w:tc>
    </w:tr>
  </w:tbl>
  <w:p w:rsidR="006E271F" w:rsidRDefault="006E271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7436" w:rsidRDefault="00F37436" w:rsidP="00E5315F">
      <w:r>
        <w:separator/>
      </w:r>
    </w:p>
  </w:footnote>
  <w:footnote w:type="continuationSeparator" w:id="0">
    <w:p w:rsidR="00F37436" w:rsidRDefault="00F37436" w:rsidP="00E53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71F" w:rsidRPr="00B303E7" w:rsidRDefault="006E271F" w:rsidP="00B303E7">
    <w:pPr>
      <w:pStyle w:val="En-tte"/>
      <w:tabs>
        <w:tab w:val="clear" w:pos="4536"/>
        <w:tab w:val="clear" w:pos="9072"/>
      </w:tabs>
      <w:rPr>
        <w:rFonts w:ascii="Adobe Garamond Pro Bold" w:hAnsi="Adobe Garamond Pro Bol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23" w:type="pct"/>
      <w:tblInd w:w="-34" w:type="dxa"/>
      <w:tblLayout w:type="fixed"/>
      <w:tblLook w:val="04A0" w:firstRow="1" w:lastRow="0" w:firstColumn="1" w:lastColumn="0" w:noHBand="0" w:noVBand="1"/>
    </w:tblPr>
    <w:tblGrid>
      <w:gridCol w:w="6621"/>
      <w:gridCol w:w="255"/>
      <w:gridCol w:w="3308"/>
    </w:tblGrid>
    <w:tr w:rsidR="006E271F" w:rsidTr="007F47FC">
      <w:tc>
        <w:tcPr>
          <w:tcW w:w="3251" w:type="pct"/>
          <w:shd w:val="clear" w:color="auto" w:fill="AAC838"/>
        </w:tcPr>
        <w:p w:rsidR="006E271F" w:rsidRPr="001614DD" w:rsidRDefault="006E271F" w:rsidP="007F47FC">
          <w:pPr>
            <w:pStyle w:val="Sansinterligne"/>
            <w:rPr>
              <w:szCs w:val="5"/>
            </w:rPr>
          </w:pPr>
        </w:p>
      </w:tc>
      <w:tc>
        <w:tcPr>
          <w:tcW w:w="125"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0"/>
    </w:tblGrid>
    <w:tr w:rsidR="006E271F" w:rsidRPr="00667E55" w:rsidTr="007F47FC">
      <w:trPr>
        <w:trHeight w:val="1050"/>
      </w:trPr>
      <w:tc>
        <w:tcPr>
          <w:tcW w:w="10740" w:type="dxa"/>
          <w:vAlign w:val="center"/>
        </w:tcPr>
        <w:p w:rsidR="006E271F" w:rsidRDefault="006E271F"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14:anchorId="01C8CE8C" wp14:editId="0FA873A1">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a:ext>
                        </a:extLst>
                      </pic:spPr>
                    </pic:pic>
                  </a:graphicData>
                </a:graphic>
              </wp:inline>
            </w:drawing>
          </w:r>
        </w:p>
        <w:p w:rsidR="006E271F" w:rsidRDefault="006E271F" w:rsidP="007F47FC">
          <w:pPr>
            <w:jc w:val="center"/>
            <w:rPr>
              <w:rFonts w:ascii="Berlin Sans FB" w:hAnsi="Berlin Sans FB"/>
              <w:sz w:val="40"/>
            </w:rPr>
          </w:pPr>
          <w:r>
            <w:rPr>
              <w:rFonts w:ascii="Berlin Sans FB" w:hAnsi="Berlin Sans FB"/>
              <w:sz w:val="40"/>
            </w:rPr>
            <w:t>Lycée Raymond Poincaré</w:t>
          </w:r>
        </w:p>
        <w:p w:rsidR="006E271F" w:rsidRPr="00667E55" w:rsidRDefault="006E271F" w:rsidP="007F47FC">
          <w:pPr>
            <w:jc w:val="center"/>
            <w:rPr>
              <w:rFonts w:ascii="Berlin Sans FB" w:hAnsi="Berlin Sans FB"/>
              <w:sz w:val="40"/>
            </w:rPr>
          </w:pPr>
          <w:r>
            <w:rPr>
              <w:rFonts w:ascii="Berlin Sans FB" w:hAnsi="Berlin Sans FB"/>
              <w:sz w:val="40"/>
            </w:rPr>
            <w:t>Bar-le-Duc</w:t>
          </w:r>
        </w:p>
      </w:tc>
    </w:tr>
  </w:tbl>
  <w:p w:rsidR="006E271F" w:rsidRDefault="006E271F" w:rsidP="00B303E7">
    <w:pPr>
      <w:pStyle w:val="En-tte"/>
    </w:pPr>
  </w:p>
  <w:p w:rsidR="006E271F" w:rsidRPr="00B303E7" w:rsidRDefault="006E271F" w:rsidP="00B303E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2E953A5"/>
    <w:multiLevelType w:val="hybridMultilevel"/>
    <w:tmpl w:val="28D843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48F17E9"/>
    <w:multiLevelType w:val="hybridMultilevel"/>
    <w:tmpl w:val="1212AF7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
    <w:nsid w:val="079814E1"/>
    <w:multiLevelType w:val="hybridMultilevel"/>
    <w:tmpl w:val="AA2AAF6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08705C3F"/>
    <w:multiLevelType w:val="hybridMultilevel"/>
    <w:tmpl w:val="7038B7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EA20A0F"/>
    <w:multiLevelType w:val="hybridMultilevel"/>
    <w:tmpl w:val="1C928724"/>
    <w:lvl w:ilvl="0" w:tplc="6E1EEF34">
      <w:numFmt w:val="bullet"/>
      <w:lvlText w:val="-"/>
      <w:lvlJc w:val="left"/>
      <w:pPr>
        <w:ind w:left="1429" w:hanging="360"/>
      </w:pPr>
      <w:rPr>
        <w:rFonts w:ascii="Adobe Caslon Pro" w:eastAsiaTheme="minorHAnsi" w:hAnsi="Adobe Caslon Pro" w:cstheme="minorBidi"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
    <w:nsid w:val="0EC308EC"/>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12684F20"/>
    <w:multiLevelType w:val="hybridMultilevel"/>
    <w:tmpl w:val="64C44F60"/>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nsid w:val="13596DEC"/>
    <w:multiLevelType w:val="hybridMultilevel"/>
    <w:tmpl w:val="6B9CDDA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4EE2F67"/>
    <w:multiLevelType w:val="hybridMultilevel"/>
    <w:tmpl w:val="65B8B32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046436B"/>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1E7563D"/>
    <w:multiLevelType w:val="hybridMultilevel"/>
    <w:tmpl w:val="3622326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25B9625A"/>
    <w:multiLevelType w:val="hybridMultilevel"/>
    <w:tmpl w:val="744AC57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27F52486"/>
    <w:multiLevelType w:val="hybridMultilevel"/>
    <w:tmpl w:val="C82E1D6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07E0587"/>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33534603"/>
    <w:multiLevelType w:val="hybridMultilevel"/>
    <w:tmpl w:val="69BCBB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6587A7E"/>
    <w:multiLevelType w:val="hybridMultilevel"/>
    <w:tmpl w:val="A8880CF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16D3F52"/>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4E25AEC"/>
    <w:multiLevelType w:val="hybridMultilevel"/>
    <w:tmpl w:val="6DC6E33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61D0B76"/>
    <w:multiLevelType w:val="hybridMultilevel"/>
    <w:tmpl w:val="CD0004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23">
    <w:nsid w:val="4C0B7B88"/>
    <w:multiLevelType w:val="hybridMultilevel"/>
    <w:tmpl w:val="C6E868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E4B5430"/>
    <w:multiLevelType w:val="hybridMultilevel"/>
    <w:tmpl w:val="0E30A40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2DF7FE3"/>
    <w:multiLevelType w:val="hybridMultilevel"/>
    <w:tmpl w:val="00CE1C1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4737EDE"/>
    <w:multiLevelType w:val="hybridMultilevel"/>
    <w:tmpl w:val="30ACA19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627590D"/>
    <w:multiLevelType w:val="hybridMultilevel"/>
    <w:tmpl w:val="3622326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8E10B97"/>
    <w:multiLevelType w:val="hybridMultilevel"/>
    <w:tmpl w:val="8DCC6D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DDE5519"/>
    <w:multiLevelType w:val="hybridMultilevel"/>
    <w:tmpl w:val="C66EF15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1E01F80"/>
    <w:multiLevelType w:val="hybridMultilevel"/>
    <w:tmpl w:val="EB70B2D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ED06D8A"/>
    <w:multiLevelType w:val="hybridMultilevel"/>
    <w:tmpl w:val="2C3098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705247AB"/>
    <w:multiLevelType w:val="hybridMultilevel"/>
    <w:tmpl w:val="75DC028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730727A4"/>
    <w:multiLevelType w:val="hybridMultilevel"/>
    <w:tmpl w:val="EE5CD3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3345F4A"/>
    <w:multiLevelType w:val="hybridMultilevel"/>
    <w:tmpl w:val="CAFA87B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750F0D5B"/>
    <w:multiLevelType w:val="hybridMultilevel"/>
    <w:tmpl w:val="411C519A"/>
    <w:lvl w:ilvl="0" w:tplc="6E1EEF34">
      <w:numFmt w:val="bullet"/>
      <w:lvlText w:val="-"/>
      <w:lvlJc w:val="left"/>
      <w:pPr>
        <w:ind w:left="1429" w:hanging="360"/>
      </w:pPr>
      <w:rPr>
        <w:rFonts w:ascii="Adobe Caslon Pro" w:eastAsiaTheme="minorHAnsi" w:hAnsi="Adobe Caslon Pro" w:cstheme="minorBidi"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6">
    <w:nsid w:val="75867260"/>
    <w:multiLevelType w:val="hybridMultilevel"/>
    <w:tmpl w:val="037619F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7BB64444"/>
    <w:multiLevelType w:val="hybridMultilevel"/>
    <w:tmpl w:val="6DDAB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E6C53E0"/>
    <w:multiLevelType w:val="hybridMultilevel"/>
    <w:tmpl w:val="EC865E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EC22CBB"/>
    <w:multiLevelType w:val="hybridMultilevel"/>
    <w:tmpl w:val="73920B8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22"/>
  </w:num>
  <w:num w:numId="3">
    <w:abstractNumId w:val="4"/>
  </w:num>
  <w:num w:numId="4">
    <w:abstractNumId w:val="0"/>
  </w:num>
  <w:num w:numId="5">
    <w:abstractNumId w:val="17"/>
  </w:num>
  <w:num w:numId="6">
    <w:abstractNumId w:val="31"/>
  </w:num>
  <w:num w:numId="7">
    <w:abstractNumId w:val="24"/>
  </w:num>
  <w:num w:numId="8">
    <w:abstractNumId w:val="8"/>
  </w:num>
  <w:num w:numId="9">
    <w:abstractNumId w:val="37"/>
  </w:num>
  <w:num w:numId="10">
    <w:abstractNumId w:val="2"/>
  </w:num>
  <w:num w:numId="11">
    <w:abstractNumId w:val="36"/>
  </w:num>
  <w:num w:numId="12">
    <w:abstractNumId w:val="30"/>
  </w:num>
  <w:num w:numId="13">
    <w:abstractNumId w:val="5"/>
  </w:num>
  <w:num w:numId="14">
    <w:abstractNumId w:val="35"/>
  </w:num>
  <w:num w:numId="15">
    <w:abstractNumId w:val="7"/>
  </w:num>
  <w:num w:numId="16">
    <w:abstractNumId w:val="14"/>
  </w:num>
  <w:num w:numId="17">
    <w:abstractNumId w:val="32"/>
  </w:num>
  <w:num w:numId="18">
    <w:abstractNumId w:val="28"/>
  </w:num>
  <w:num w:numId="19">
    <w:abstractNumId w:val="6"/>
  </w:num>
  <w:num w:numId="20">
    <w:abstractNumId w:val="38"/>
  </w:num>
  <w:num w:numId="21">
    <w:abstractNumId w:val="13"/>
  </w:num>
  <w:num w:numId="22">
    <w:abstractNumId w:val="33"/>
  </w:num>
  <w:num w:numId="23">
    <w:abstractNumId w:val="27"/>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39"/>
  </w:num>
  <w:num w:numId="28">
    <w:abstractNumId w:val="26"/>
  </w:num>
  <w:num w:numId="29">
    <w:abstractNumId w:val="10"/>
  </w:num>
  <w:num w:numId="30">
    <w:abstractNumId w:val="21"/>
  </w:num>
  <w:num w:numId="31">
    <w:abstractNumId w:val="3"/>
  </w:num>
  <w:num w:numId="32">
    <w:abstractNumId w:val="20"/>
  </w:num>
  <w:num w:numId="33">
    <w:abstractNumId w:val="11"/>
  </w:num>
  <w:num w:numId="34">
    <w:abstractNumId w:val="18"/>
  </w:num>
  <w:num w:numId="35">
    <w:abstractNumId w:val="12"/>
  </w:num>
  <w:num w:numId="36">
    <w:abstractNumId w:val="16"/>
  </w:num>
  <w:num w:numId="37">
    <w:abstractNumId w:val="19"/>
  </w:num>
  <w:num w:numId="38">
    <w:abstractNumId w:val="29"/>
  </w:num>
  <w:num w:numId="39">
    <w:abstractNumId w:val="34"/>
  </w:num>
  <w:num w:numId="40">
    <w:abstractNumId w:val="25"/>
  </w:num>
  <w:num w:numId="41">
    <w:abstractNumId w:val="9"/>
  </w:num>
  <w:num w:numId="42">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103BF20E-EB37-490A-BA81-113A9EFB7D4A}"/>
    <w:docVar w:name="dgnword-eventsink" w:val="50004792"/>
  </w:docVars>
  <w:rsids>
    <w:rsidRoot w:val="002C355C"/>
    <w:rsid w:val="00005CB9"/>
    <w:rsid w:val="000109EA"/>
    <w:rsid w:val="00021981"/>
    <w:rsid w:val="000321CA"/>
    <w:rsid w:val="00034331"/>
    <w:rsid w:val="000349C1"/>
    <w:rsid w:val="00040283"/>
    <w:rsid w:val="000403E2"/>
    <w:rsid w:val="00041073"/>
    <w:rsid w:val="0004340B"/>
    <w:rsid w:val="00045A34"/>
    <w:rsid w:val="0004662A"/>
    <w:rsid w:val="00047DBC"/>
    <w:rsid w:val="00054DD3"/>
    <w:rsid w:val="00056F48"/>
    <w:rsid w:val="00057629"/>
    <w:rsid w:val="0006197A"/>
    <w:rsid w:val="000647C8"/>
    <w:rsid w:val="000671BC"/>
    <w:rsid w:val="00067995"/>
    <w:rsid w:val="000679B7"/>
    <w:rsid w:val="000727C4"/>
    <w:rsid w:val="000823E0"/>
    <w:rsid w:val="000939F1"/>
    <w:rsid w:val="000958B1"/>
    <w:rsid w:val="00097F1B"/>
    <w:rsid w:val="00097FB4"/>
    <w:rsid w:val="000A0BE8"/>
    <w:rsid w:val="000A2378"/>
    <w:rsid w:val="000A58D4"/>
    <w:rsid w:val="000A682B"/>
    <w:rsid w:val="000B07BC"/>
    <w:rsid w:val="000B534C"/>
    <w:rsid w:val="000B53EB"/>
    <w:rsid w:val="000B6341"/>
    <w:rsid w:val="000C3795"/>
    <w:rsid w:val="000D0504"/>
    <w:rsid w:val="000D58F6"/>
    <w:rsid w:val="000D5E6D"/>
    <w:rsid w:val="000D77FB"/>
    <w:rsid w:val="000E3BF3"/>
    <w:rsid w:val="000E65B4"/>
    <w:rsid w:val="000E7385"/>
    <w:rsid w:val="000F05D6"/>
    <w:rsid w:val="000F488A"/>
    <w:rsid w:val="0010422F"/>
    <w:rsid w:val="00111B03"/>
    <w:rsid w:val="001137B0"/>
    <w:rsid w:val="0011472A"/>
    <w:rsid w:val="00115F3F"/>
    <w:rsid w:val="001179FE"/>
    <w:rsid w:val="00122FE6"/>
    <w:rsid w:val="00123CDE"/>
    <w:rsid w:val="00130E34"/>
    <w:rsid w:val="00131356"/>
    <w:rsid w:val="00131BA9"/>
    <w:rsid w:val="00133AB4"/>
    <w:rsid w:val="001360A9"/>
    <w:rsid w:val="00137609"/>
    <w:rsid w:val="00144101"/>
    <w:rsid w:val="001464E0"/>
    <w:rsid w:val="0015301C"/>
    <w:rsid w:val="001532C9"/>
    <w:rsid w:val="00155EB8"/>
    <w:rsid w:val="001562BF"/>
    <w:rsid w:val="001665E3"/>
    <w:rsid w:val="00167969"/>
    <w:rsid w:val="00170F76"/>
    <w:rsid w:val="00173055"/>
    <w:rsid w:val="0017494B"/>
    <w:rsid w:val="00175A47"/>
    <w:rsid w:val="0018256C"/>
    <w:rsid w:val="001903FF"/>
    <w:rsid w:val="00190695"/>
    <w:rsid w:val="00190CFE"/>
    <w:rsid w:val="001A0111"/>
    <w:rsid w:val="001B0019"/>
    <w:rsid w:val="001B07D7"/>
    <w:rsid w:val="001B26E9"/>
    <w:rsid w:val="001B2891"/>
    <w:rsid w:val="001B290B"/>
    <w:rsid w:val="001B3A56"/>
    <w:rsid w:val="001B5174"/>
    <w:rsid w:val="001C0127"/>
    <w:rsid w:val="001C0CCD"/>
    <w:rsid w:val="001C3231"/>
    <w:rsid w:val="001C4821"/>
    <w:rsid w:val="001C7C10"/>
    <w:rsid w:val="001D0639"/>
    <w:rsid w:val="001D1851"/>
    <w:rsid w:val="001D1F54"/>
    <w:rsid w:val="001D2239"/>
    <w:rsid w:val="001D3A99"/>
    <w:rsid w:val="001D43D3"/>
    <w:rsid w:val="001D4401"/>
    <w:rsid w:val="001D75B0"/>
    <w:rsid w:val="001D7CEC"/>
    <w:rsid w:val="001E00FC"/>
    <w:rsid w:val="001E0A8D"/>
    <w:rsid w:val="001E2152"/>
    <w:rsid w:val="001E35E3"/>
    <w:rsid w:val="001E4A2F"/>
    <w:rsid w:val="001E659E"/>
    <w:rsid w:val="001E686B"/>
    <w:rsid w:val="001F0B51"/>
    <w:rsid w:val="001F153E"/>
    <w:rsid w:val="001F1CE0"/>
    <w:rsid w:val="001F2554"/>
    <w:rsid w:val="001F278A"/>
    <w:rsid w:val="001F315A"/>
    <w:rsid w:val="001F458D"/>
    <w:rsid w:val="001F4C6A"/>
    <w:rsid w:val="00204CEA"/>
    <w:rsid w:val="00205D67"/>
    <w:rsid w:val="00206D63"/>
    <w:rsid w:val="00214B43"/>
    <w:rsid w:val="002235EF"/>
    <w:rsid w:val="00223F59"/>
    <w:rsid w:val="002245B3"/>
    <w:rsid w:val="002259B8"/>
    <w:rsid w:val="002321ED"/>
    <w:rsid w:val="0023549C"/>
    <w:rsid w:val="0023708A"/>
    <w:rsid w:val="00241317"/>
    <w:rsid w:val="0024254F"/>
    <w:rsid w:val="00254720"/>
    <w:rsid w:val="00256F7D"/>
    <w:rsid w:val="00257EAE"/>
    <w:rsid w:val="00261062"/>
    <w:rsid w:val="00262E05"/>
    <w:rsid w:val="002650E6"/>
    <w:rsid w:val="00267D72"/>
    <w:rsid w:val="00267E77"/>
    <w:rsid w:val="00270CB4"/>
    <w:rsid w:val="00271AE4"/>
    <w:rsid w:val="00277ABA"/>
    <w:rsid w:val="00281422"/>
    <w:rsid w:val="002817CC"/>
    <w:rsid w:val="002854AB"/>
    <w:rsid w:val="002914C5"/>
    <w:rsid w:val="002939E4"/>
    <w:rsid w:val="00293EF0"/>
    <w:rsid w:val="00295AA5"/>
    <w:rsid w:val="002A0260"/>
    <w:rsid w:val="002A04AA"/>
    <w:rsid w:val="002A321E"/>
    <w:rsid w:val="002A6799"/>
    <w:rsid w:val="002A7841"/>
    <w:rsid w:val="002B0980"/>
    <w:rsid w:val="002B7C7E"/>
    <w:rsid w:val="002C355C"/>
    <w:rsid w:val="002C6167"/>
    <w:rsid w:val="002C65E1"/>
    <w:rsid w:val="002D3F73"/>
    <w:rsid w:val="002D7E84"/>
    <w:rsid w:val="002E42AB"/>
    <w:rsid w:val="002E7CC5"/>
    <w:rsid w:val="002F03BE"/>
    <w:rsid w:val="002F34DD"/>
    <w:rsid w:val="00300854"/>
    <w:rsid w:val="00305817"/>
    <w:rsid w:val="003108E4"/>
    <w:rsid w:val="0031095E"/>
    <w:rsid w:val="00310B11"/>
    <w:rsid w:val="00311552"/>
    <w:rsid w:val="00312231"/>
    <w:rsid w:val="00315AA0"/>
    <w:rsid w:val="00316803"/>
    <w:rsid w:val="00325FE5"/>
    <w:rsid w:val="00326D6B"/>
    <w:rsid w:val="0033089F"/>
    <w:rsid w:val="0033539D"/>
    <w:rsid w:val="0034588E"/>
    <w:rsid w:val="00347DD3"/>
    <w:rsid w:val="00351946"/>
    <w:rsid w:val="0035261B"/>
    <w:rsid w:val="00356495"/>
    <w:rsid w:val="003567B5"/>
    <w:rsid w:val="00361243"/>
    <w:rsid w:val="00362BCA"/>
    <w:rsid w:val="00365DB6"/>
    <w:rsid w:val="0037019B"/>
    <w:rsid w:val="00371405"/>
    <w:rsid w:val="00372298"/>
    <w:rsid w:val="00376735"/>
    <w:rsid w:val="00380EB6"/>
    <w:rsid w:val="00380EFA"/>
    <w:rsid w:val="003814FD"/>
    <w:rsid w:val="0039263C"/>
    <w:rsid w:val="00392841"/>
    <w:rsid w:val="00392AC5"/>
    <w:rsid w:val="00393919"/>
    <w:rsid w:val="0039461A"/>
    <w:rsid w:val="003A0AAD"/>
    <w:rsid w:val="003A145B"/>
    <w:rsid w:val="003A1DFA"/>
    <w:rsid w:val="003A2DF1"/>
    <w:rsid w:val="003A4BEF"/>
    <w:rsid w:val="003A59EC"/>
    <w:rsid w:val="003C28B5"/>
    <w:rsid w:val="003C3DA0"/>
    <w:rsid w:val="003C6915"/>
    <w:rsid w:val="003D3595"/>
    <w:rsid w:val="003D6ACE"/>
    <w:rsid w:val="003D7612"/>
    <w:rsid w:val="003E01DF"/>
    <w:rsid w:val="003E12DF"/>
    <w:rsid w:val="003E2E0D"/>
    <w:rsid w:val="003E54D9"/>
    <w:rsid w:val="003E6FB5"/>
    <w:rsid w:val="003F19C0"/>
    <w:rsid w:val="004016F6"/>
    <w:rsid w:val="00405501"/>
    <w:rsid w:val="00406845"/>
    <w:rsid w:val="00407DB7"/>
    <w:rsid w:val="0041111B"/>
    <w:rsid w:val="00412E00"/>
    <w:rsid w:val="00413D3B"/>
    <w:rsid w:val="00416F9E"/>
    <w:rsid w:val="00420E76"/>
    <w:rsid w:val="00424878"/>
    <w:rsid w:val="00424E0A"/>
    <w:rsid w:val="00430967"/>
    <w:rsid w:val="00431CAF"/>
    <w:rsid w:val="00434450"/>
    <w:rsid w:val="0043606B"/>
    <w:rsid w:val="004376D1"/>
    <w:rsid w:val="00442AAD"/>
    <w:rsid w:val="0044453E"/>
    <w:rsid w:val="004454DA"/>
    <w:rsid w:val="00446A60"/>
    <w:rsid w:val="0045414A"/>
    <w:rsid w:val="004546A8"/>
    <w:rsid w:val="0046202D"/>
    <w:rsid w:val="00462861"/>
    <w:rsid w:val="00463310"/>
    <w:rsid w:val="00470763"/>
    <w:rsid w:val="00474553"/>
    <w:rsid w:val="00474A31"/>
    <w:rsid w:val="00482D63"/>
    <w:rsid w:val="004864EE"/>
    <w:rsid w:val="00487004"/>
    <w:rsid w:val="0048744F"/>
    <w:rsid w:val="00490EC3"/>
    <w:rsid w:val="004959FE"/>
    <w:rsid w:val="00496098"/>
    <w:rsid w:val="004A1D17"/>
    <w:rsid w:val="004A376A"/>
    <w:rsid w:val="004A4839"/>
    <w:rsid w:val="004A7AC2"/>
    <w:rsid w:val="004A7FE8"/>
    <w:rsid w:val="004B0CAF"/>
    <w:rsid w:val="004B35B2"/>
    <w:rsid w:val="004B45A9"/>
    <w:rsid w:val="004B619F"/>
    <w:rsid w:val="004C35F8"/>
    <w:rsid w:val="004C390C"/>
    <w:rsid w:val="004D2201"/>
    <w:rsid w:val="004D3364"/>
    <w:rsid w:val="004D6844"/>
    <w:rsid w:val="004D7B71"/>
    <w:rsid w:val="004E0AC5"/>
    <w:rsid w:val="004E3CD9"/>
    <w:rsid w:val="004E4310"/>
    <w:rsid w:val="004E4843"/>
    <w:rsid w:val="004E486F"/>
    <w:rsid w:val="004E4FBD"/>
    <w:rsid w:val="004E50C0"/>
    <w:rsid w:val="004F0519"/>
    <w:rsid w:val="004F1DF0"/>
    <w:rsid w:val="004F524C"/>
    <w:rsid w:val="004F536A"/>
    <w:rsid w:val="004F61D6"/>
    <w:rsid w:val="0050502B"/>
    <w:rsid w:val="00505165"/>
    <w:rsid w:val="00505476"/>
    <w:rsid w:val="00506D0A"/>
    <w:rsid w:val="0051146D"/>
    <w:rsid w:val="00511FFB"/>
    <w:rsid w:val="00514400"/>
    <w:rsid w:val="0051682A"/>
    <w:rsid w:val="00521736"/>
    <w:rsid w:val="00525050"/>
    <w:rsid w:val="00532E32"/>
    <w:rsid w:val="00534363"/>
    <w:rsid w:val="00534875"/>
    <w:rsid w:val="00540593"/>
    <w:rsid w:val="00541013"/>
    <w:rsid w:val="00541E3E"/>
    <w:rsid w:val="005445D6"/>
    <w:rsid w:val="00544E5B"/>
    <w:rsid w:val="00545640"/>
    <w:rsid w:val="00545862"/>
    <w:rsid w:val="00546FFD"/>
    <w:rsid w:val="00552F37"/>
    <w:rsid w:val="005541D5"/>
    <w:rsid w:val="00557002"/>
    <w:rsid w:val="005579D2"/>
    <w:rsid w:val="00570228"/>
    <w:rsid w:val="0057141D"/>
    <w:rsid w:val="00571F0A"/>
    <w:rsid w:val="005738E9"/>
    <w:rsid w:val="00581EA2"/>
    <w:rsid w:val="00584605"/>
    <w:rsid w:val="00591BAB"/>
    <w:rsid w:val="00591BF4"/>
    <w:rsid w:val="005934DD"/>
    <w:rsid w:val="00593D35"/>
    <w:rsid w:val="00597B0D"/>
    <w:rsid w:val="00597BBF"/>
    <w:rsid w:val="005A1AF2"/>
    <w:rsid w:val="005A2360"/>
    <w:rsid w:val="005A2C93"/>
    <w:rsid w:val="005A63E8"/>
    <w:rsid w:val="005B12CC"/>
    <w:rsid w:val="005B2BB0"/>
    <w:rsid w:val="005B4683"/>
    <w:rsid w:val="005B4D52"/>
    <w:rsid w:val="005B7EF4"/>
    <w:rsid w:val="005C1385"/>
    <w:rsid w:val="005C3D71"/>
    <w:rsid w:val="005C74D5"/>
    <w:rsid w:val="005D0F08"/>
    <w:rsid w:val="005D4534"/>
    <w:rsid w:val="005D5456"/>
    <w:rsid w:val="005E2706"/>
    <w:rsid w:val="005E2B84"/>
    <w:rsid w:val="005E5472"/>
    <w:rsid w:val="005E7407"/>
    <w:rsid w:val="005F186D"/>
    <w:rsid w:val="005F70F5"/>
    <w:rsid w:val="00602DBD"/>
    <w:rsid w:val="006033E0"/>
    <w:rsid w:val="00604324"/>
    <w:rsid w:val="00605BC9"/>
    <w:rsid w:val="00610DD7"/>
    <w:rsid w:val="00613FBC"/>
    <w:rsid w:val="0061546E"/>
    <w:rsid w:val="006236E1"/>
    <w:rsid w:val="006246E9"/>
    <w:rsid w:val="00633874"/>
    <w:rsid w:val="006405C6"/>
    <w:rsid w:val="00640F3B"/>
    <w:rsid w:val="00641EB4"/>
    <w:rsid w:val="00642B7E"/>
    <w:rsid w:val="0064505B"/>
    <w:rsid w:val="006504D0"/>
    <w:rsid w:val="00654004"/>
    <w:rsid w:val="00656D14"/>
    <w:rsid w:val="00660737"/>
    <w:rsid w:val="00660807"/>
    <w:rsid w:val="006635CB"/>
    <w:rsid w:val="00663D4D"/>
    <w:rsid w:val="006708DB"/>
    <w:rsid w:val="00672FC1"/>
    <w:rsid w:val="00673577"/>
    <w:rsid w:val="0067424E"/>
    <w:rsid w:val="00675F47"/>
    <w:rsid w:val="006763F0"/>
    <w:rsid w:val="00676A84"/>
    <w:rsid w:val="00676CCE"/>
    <w:rsid w:val="00686897"/>
    <w:rsid w:val="00693D8A"/>
    <w:rsid w:val="00694A81"/>
    <w:rsid w:val="00694F57"/>
    <w:rsid w:val="00697629"/>
    <w:rsid w:val="006A0DE1"/>
    <w:rsid w:val="006B1559"/>
    <w:rsid w:val="006B28F1"/>
    <w:rsid w:val="006C2A4C"/>
    <w:rsid w:val="006C4869"/>
    <w:rsid w:val="006C4A59"/>
    <w:rsid w:val="006C636A"/>
    <w:rsid w:val="006D4945"/>
    <w:rsid w:val="006D6021"/>
    <w:rsid w:val="006D6033"/>
    <w:rsid w:val="006D6039"/>
    <w:rsid w:val="006D69A0"/>
    <w:rsid w:val="006D73D4"/>
    <w:rsid w:val="006E1271"/>
    <w:rsid w:val="006E271F"/>
    <w:rsid w:val="006E41BC"/>
    <w:rsid w:val="006E41EF"/>
    <w:rsid w:val="006F5562"/>
    <w:rsid w:val="006F5B3F"/>
    <w:rsid w:val="006F729A"/>
    <w:rsid w:val="006F7DE3"/>
    <w:rsid w:val="00700DAB"/>
    <w:rsid w:val="00702F51"/>
    <w:rsid w:val="0070659C"/>
    <w:rsid w:val="007123D6"/>
    <w:rsid w:val="00717862"/>
    <w:rsid w:val="00722767"/>
    <w:rsid w:val="007248C4"/>
    <w:rsid w:val="00724C1F"/>
    <w:rsid w:val="00726D66"/>
    <w:rsid w:val="00737061"/>
    <w:rsid w:val="00750F6B"/>
    <w:rsid w:val="00751164"/>
    <w:rsid w:val="007511E5"/>
    <w:rsid w:val="00751CC6"/>
    <w:rsid w:val="0075308C"/>
    <w:rsid w:val="00756119"/>
    <w:rsid w:val="00757C1F"/>
    <w:rsid w:val="00762EF2"/>
    <w:rsid w:val="00763DA1"/>
    <w:rsid w:val="00764275"/>
    <w:rsid w:val="00764BA2"/>
    <w:rsid w:val="00765A14"/>
    <w:rsid w:val="007673EF"/>
    <w:rsid w:val="00770809"/>
    <w:rsid w:val="0077286A"/>
    <w:rsid w:val="00775B98"/>
    <w:rsid w:val="00775EE6"/>
    <w:rsid w:val="00776517"/>
    <w:rsid w:val="00782AD9"/>
    <w:rsid w:val="007849F5"/>
    <w:rsid w:val="00793D83"/>
    <w:rsid w:val="00793D89"/>
    <w:rsid w:val="00796DC6"/>
    <w:rsid w:val="007A1D2C"/>
    <w:rsid w:val="007A2D0B"/>
    <w:rsid w:val="007A5220"/>
    <w:rsid w:val="007B3BEB"/>
    <w:rsid w:val="007B3C6B"/>
    <w:rsid w:val="007B49B0"/>
    <w:rsid w:val="007B49DC"/>
    <w:rsid w:val="007B676A"/>
    <w:rsid w:val="007C775B"/>
    <w:rsid w:val="007D0562"/>
    <w:rsid w:val="007D0C53"/>
    <w:rsid w:val="007D341D"/>
    <w:rsid w:val="007D3AD8"/>
    <w:rsid w:val="007D6307"/>
    <w:rsid w:val="007D7FBC"/>
    <w:rsid w:val="007E18C1"/>
    <w:rsid w:val="007E2578"/>
    <w:rsid w:val="007E467E"/>
    <w:rsid w:val="007E4C6F"/>
    <w:rsid w:val="007E7A77"/>
    <w:rsid w:val="007F1C90"/>
    <w:rsid w:val="007F47FC"/>
    <w:rsid w:val="007F4855"/>
    <w:rsid w:val="007F53BF"/>
    <w:rsid w:val="007F5EE5"/>
    <w:rsid w:val="007F7335"/>
    <w:rsid w:val="008016FF"/>
    <w:rsid w:val="00803DC0"/>
    <w:rsid w:val="008048C2"/>
    <w:rsid w:val="00804D10"/>
    <w:rsid w:val="00807919"/>
    <w:rsid w:val="00810157"/>
    <w:rsid w:val="00810E9C"/>
    <w:rsid w:val="00812DB4"/>
    <w:rsid w:val="00814C68"/>
    <w:rsid w:val="0081742F"/>
    <w:rsid w:val="0081767E"/>
    <w:rsid w:val="00826EA0"/>
    <w:rsid w:val="00833299"/>
    <w:rsid w:val="008360AF"/>
    <w:rsid w:val="00840D5C"/>
    <w:rsid w:val="00842076"/>
    <w:rsid w:val="00843E45"/>
    <w:rsid w:val="00843E53"/>
    <w:rsid w:val="00845056"/>
    <w:rsid w:val="00845270"/>
    <w:rsid w:val="00846F31"/>
    <w:rsid w:val="00854DCA"/>
    <w:rsid w:val="00857685"/>
    <w:rsid w:val="00861B3B"/>
    <w:rsid w:val="00863D1A"/>
    <w:rsid w:val="0086448E"/>
    <w:rsid w:val="00864D60"/>
    <w:rsid w:val="00866279"/>
    <w:rsid w:val="00872084"/>
    <w:rsid w:val="008749FC"/>
    <w:rsid w:val="00875003"/>
    <w:rsid w:val="00877C8B"/>
    <w:rsid w:val="00884A4F"/>
    <w:rsid w:val="00884F9D"/>
    <w:rsid w:val="008921DC"/>
    <w:rsid w:val="008950F2"/>
    <w:rsid w:val="0089516A"/>
    <w:rsid w:val="0089577E"/>
    <w:rsid w:val="00895B27"/>
    <w:rsid w:val="00895F38"/>
    <w:rsid w:val="008A02F9"/>
    <w:rsid w:val="008A1A66"/>
    <w:rsid w:val="008A3BC0"/>
    <w:rsid w:val="008A5216"/>
    <w:rsid w:val="008B713E"/>
    <w:rsid w:val="008B7E66"/>
    <w:rsid w:val="008C1E75"/>
    <w:rsid w:val="008C2D2D"/>
    <w:rsid w:val="008C2D83"/>
    <w:rsid w:val="008C5B69"/>
    <w:rsid w:val="008C7390"/>
    <w:rsid w:val="008D11B2"/>
    <w:rsid w:val="008D1411"/>
    <w:rsid w:val="008D3DC5"/>
    <w:rsid w:val="008D4B9C"/>
    <w:rsid w:val="008E02C2"/>
    <w:rsid w:val="008E0ABC"/>
    <w:rsid w:val="008E2EE1"/>
    <w:rsid w:val="008E4013"/>
    <w:rsid w:val="008E5B5B"/>
    <w:rsid w:val="008F0093"/>
    <w:rsid w:val="008F03FA"/>
    <w:rsid w:val="008F0715"/>
    <w:rsid w:val="008F519D"/>
    <w:rsid w:val="008F7036"/>
    <w:rsid w:val="00904280"/>
    <w:rsid w:val="0090458A"/>
    <w:rsid w:val="009075E3"/>
    <w:rsid w:val="00915465"/>
    <w:rsid w:val="0091582E"/>
    <w:rsid w:val="00916D0B"/>
    <w:rsid w:val="00921ED1"/>
    <w:rsid w:val="00922108"/>
    <w:rsid w:val="00936007"/>
    <w:rsid w:val="00936013"/>
    <w:rsid w:val="00936604"/>
    <w:rsid w:val="00936936"/>
    <w:rsid w:val="00937D11"/>
    <w:rsid w:val="009403B9"/>
    <w:rsid w:val="009405CF"/>
    <w:rsid w:val="009410AF"/>
    <w:rsid w:val="0094569C"/>
    <w:rsid w:val="009537B8"/>
    <w:rsid w:val="009554D2"/>
    <w:rsid w:val="0095773F"/>
    <w:rsid w:val="00962A26"/>
    <w:rsid w:val="00962A56"/>
    <w:rsid w:val="00963778"/>
    <w:rsid w:val="00964E91"/>
    <w:rsid w:val="009673B1"/>
    <w:rsid w:val="0097096D"/>
    <w:rsid w:val="0097595B"/>
    <w:rsid w:val="00980C33"/>
    <w:rsid w:val="00981952"/>
    <w:rsid w:val="009870DB"/>
    <w:rsid w:val="00990131"/>
    <w:rsid w:val="00995BCD"/>
    <w:rsid w:val="009960D4"/>
    <w:rsid w:val="009A0832"/>
    <w:rsid w:val="009A3032"/>
    <w:rsid w:val="009B0363"/>
    <w:rsid w:val="009B14ED"/>
    <w:rsid w:val="009B29DD"/>
    <w:rsid w:val="009B3024"/>
    <w:rsid w:val="009B61A9"/>
    <w:rsid w:val="009C025E"/>
    <w:rsid w:val="009C1CDB"/>
    <w:rsid w:val="009C2A90"/>
    <w:rsid w:val="009C3DC8"/>
    <w:rsid w:val="009C49BE"/>
    <w:rsid w:val="009C64EE"/>
    <w:rsid w:val="009C780C"/>
    <w:rsid w:val="009D0DDB"/>
    <w:rsid w:val="009D1893"/>
    <w:rsid w:val="009D1E9D"/>
    <w:rsid w:val="009D734A"/>
    <w:rsid w:val="009E0BF8"/>
    <w:rsid w:val="009E1BF5"/>
    <w:rsid w:val="009F1A15"/>
    <w:rsid w:val="009F241A"/>
    <w:rsid w:val="009F3D44"/>
    <w:rsid w:val="00A018E2"/>
    <w:rsid w:val="00A02F88"/>
    <w:rsid w:val="00A030AC"/>
    <w:rsid w:val="00A04094"/>
    <w:rsid w:val="00A07F08"/>
    <w:rsid w:val="00A127B5"/>
    <w:rsid w:val="00A16586"/>
    <w:rsid w:val="00A17329"/>
    <w:rsid w:val="00A20F27"/>
    <w:rsid w:val="00A22C7B"/>
    <w:rsid w:val="00A22DA5"/>
    <w:rsid w:val="00A24544"/>
    <w:rsid w:val="00A24B6F"/>
    <w:rsid w:val="00A25DE0"/>
    <w:rsid w:val="00A261CB"/>
    <w:rsid w:val="00A341CA"/>
    <w:rsid w:val="00A35955"/>
    <w:rsid w:val="00A36703"/>
    <w:rsid w:val="00A40CD7"/>
    <w:rsid w:val="00A41D37"/>
    <w:rsid w:val="00A41DD0"/>
    <w:rsid w:val="00A434B6"/>
    <w:rsid w:val="00A444FD"/>
    <w:rsid w:val="00A46F4C"/>
    <w:rsid w:val="00A51D28"/>
    <w:rsid w:val="00A84EE2"/>
    <w:rsid w:val="00A90CA9"/>
    <w:rsid w:val="00AA1413"/>
    <w:rsid w:val="00AA1773"/>
    <w:rsid w:val="00AA18AB"/>
    <w:rsid w:val="00AA32BD"/>
    <w:rsid w:val="00AA5CC4"/>
    <w:rsid w:val="00AB44A9"/>
    <w:rsid w:val="00AB4986"/>
    <w:rsid w:val="00AC3229"/>
    <w:rsid w:val="00AC5B14"/>
    <w:rsid w:val="00AC5E43"/>
    <w:rsid w:val="00AC70FE"/>
    <w:rsid w:val="00AC7B75"/>
    <w:rsid w:val="00AD1CB5"/>
    <w:rsid w:val="00AD20FA"/>
    <w:rsid w:val="00AD266C"/>
    <w:rsid w:val="00AD73F5"/>
    <w:rsid w:val="00AE5926"/>
    <w:rsid w:val="00AF4162"/>
    <w:rsid w:val="00AF65FA"/>
    <w:rsid w:val="00AF68E0"/>
    <w:rsid w:val="00AF69A1"/>
    <w:rsid w:val="00B00E65"/>
    <w:rsid w:val="00B022B1"/>
    <w:rsid w:val="00B0343D"/>
    <w:rsid w:val="00B034DB"/>
    <w:rsid w:val="00B035CA"/>
    <w:rsid w:val="00B050A5"/>
    <w:rsid w:val="00B0621D"/>
    <w:rsid w:val="00B07132"/>
    <w:rsid w:val="00B12C05"/>
    <w:rsid w:val="00B13387"/>
    <w:rsid w:val="00B15675"/>
    <w:rsid w:val="00B22A21"/>
    <w:rsid w:val="00B2768C"/>
    <w:rsid w:val="00B303E7"/>
    <w:rsid w:val="00B31A55"/>
    <w:rsid w:val="00B349B6"/>
    <w:rsid w:val="00B34AD2"/>
    <w:rsid w:val="00B35B1B"/>
    <w:rsid w:val="00B365FB"/>
    <w:rsid w:val="00B41705"/>
    <w:rsid w:val="00B41BE9"/>
    <w:rsid w:val="00B42E5A"/>
    <w:rsid w:val="00B4411F"/>
    <w:rsid w:val="00B4573E"/>
    <w:rsid w:val="00B45BB5"/>
    <w:rsid w:val="00B474A2"/>
    <w:rsid w:val="00B50061"/>
    <w:rsid w:val="00B51C15"/>
    <w:rsid w:val="00B545D0"/>
    <w:rsid w:val="00B5547B"/>
    <w:rsid w:val="00B56341"/>
    <w:rsid w:val="00B57C78"/>
    <w:rsid w:val="00B60347"/>
    <w:rsid w:val="00B60645"/>
    <w:rsid w:val="00B7151F"/>
    <w:rsid w:val="00B73316"/>
    <w:rsid w:val="00B7419B"/>
    <w:rsid w:val="00B7529E"/>
    <w:rsid w:val="00B75760"/>
    <w:rsid w:val="00B7620B"/>
    <w:rsid w:val="00B767D2"/>
    <w:rsid w:val="00B80C45"/>
    <w:rsid w:val="00B85EE0"/>
    <w:rsid w:val="00B911A3"/>
    <w:rsid w:val="00B91757"/>
    <w:rsid w:val="00B934D4"/>
    <w:rsid w:val="00B93681"/>
    <w:rsid w:val="00B93CE0"/>
    <w:rsid w:val="00B950B8"/>
    <w:rsid w:val="00BA3CD3"/>
    <w:rsid w:val="00BA3E0E"/>
    <w:rsid w:val="00BA54FD"/>
    <w:rsid w:val="00BB0108"/>
    <w:rsid w:val="00BB08F1"/>
    <w:rsid w:val="00BB18B9"/>
    <w:rsid w:val="00BB45BE"/>
    <w:rsid w:val="00BB6E13"/>
    <w:rsid w:val="00BC4AB5"/>
    <w:rsid w:val="00BD0E24"/>
    <w:rsid w:val="00BD128D"/>
    <w:rsid w:val="00BD12C1"/>
    <w:rsid w:val="00BD1C54"/>
    <w:rsid w:val="00BD361F"/>
    <w:rsid w:val="00BE5848"/>
    <w:rsid w:val="00BE640F"/>
    <w:rsid w:val="00BE7E05"/>
    <w:rsid w:val="00BF10EB"/>
    <w:rsid w:val="00BF2ACB"/>
    <w:rsid w:val="00BF68E8"/>
    <w:rsid w:val="00BF6DE5"/>
    <w:rsid w:val="00C00A8F"/>
    <w:rsid w:val="00C0160A"/>
    <w:rsid w:val="00C047F3"/>
    <w:rsid w:val="00C067D5"/>
    <w:rsid w:val="00C06B58"/>
    <w:rsid w:val="00C077EF"/>
    <w:rsid w:val="00C11156"/>
    <w:rsid w:val="00C1424D"/>
    <w:rsid w:val="00C16FDF"/>
    <w:rsid w:val="00C173BD"/>
    <w:rsid w:val="00C17AB1"/>
    <w:rsid w:val="00C205E4"/>
    <w:rsid w:val="00C20ABB"/>
    <w:rsid w:val="00C2232F"/>
    <w:rsid w:val="00C22845"/>
    <w:rsid w:val="00C24329"/>
    <w:rsid w:val="00C245EB"/>
    <w:rsid w:val="00C315F9"/>
    <w:rsid w:val="00C324F9"/>
    <w:rsid w:val="00C325E4"/>
    <w:rsid w:val="00C346E3"/>
    <w:rsid w:val="00C3474E"/>
    <w:rsid w:val="00C3547B"/>
    <w:rsid w:val="00C36224"/>
    <w:rsid w:val="00C425F8"/>
    <w:rsid w:val="00C43C73"/>
    <w:rsid w:val="00C445F7"/>
    <w:rsid w:val="00C463AF"/>
    <w:rsid w:val="00C469FE"/>
    <w:rsid w:val="00C53AF0"/>
    <w:rsid w:val="00C53C91"/>
    <w:rsid w:val="00C56334"/>
    <w:rsid w:val="00C5766D"/>
    <w:rsid w:val="00C62BFC"/>
    <w:rsid w:val="00C63708"/>
    <w:rsid w:val="00C6648D"/>
    <w:rsid w:val="00C6725A"/>
    <w:rsid w:val="00C75443"/>
    <w:rsid w:val="00C81C70"/>
    <w:rsid w:val="00C82FFE"/>
    <w:rsid w:val="00C84966"/>
    <w:rsid w:val="00C84FBB"/>
    <w:rsid w:val="00C90E4D"/>
    <w:rsid w:val="00C90F0B"/>
    <w:rsid w:val="00C92281"/>
    <w:rsid w:val="00C93C32"/>
    <w:rsid w:val="00C940AA"/>
    <w:rsid w:val="00C94252"/>
    <w:rsid w:val="00C9618E"/>
    <w:rsid w:val="00C967B1"/>
    <w:rsid w:val="00C9709E"/>
    <w:rsid w:val="00CA0FBE"/>
    <w:rsid w:val="00CA1DF8"/>
    <w:rsid w:val="00CA1EF5"/>
    <w:rsid w:val="00CA4C50"/>
    <w:rsid w:val="00CA608A"/>
    <w:rsid w:val="00CA6CE5"/>
    <w:rsid w:val="00CB0F0C"/>
    <w:rsid w:val="00CB3A7D"/>
    <w:rsid w:val="00CB3FCF"/>
    <w:rsid w:val="00CB53BE"/>
    <w:rsid w:val="00CB7CDF"/>
    <w:rsid w:val="00CC155E"/>
    <w:rsid w:val="00CC225A"/>
    <w:rsid w:val="00CC25E9"/>
    <w:rsid w:val="00CC2B4C"/>
    <w:rsid w:val="00CC3F40"/>
    <w:rsid w:val="00CC617E"/>
    <w:rsid w:val="00CD01B5"/>
    <w:rsid w:val="00CD1471"/>
    <w:rsid w:val="00CD21A3"/>
    <w:rsid w:val="00CD324B"/>
    <w:rsid w:val="00CD57EB"/>
    <w:rsid w:val="00CD7BBE"/>
    <w:rsid w:val="00CE0072"/>
    <w:rsid w:val="00CE1FEB"/>
    <w:rsid w:val="00CE51FA"/>
    <w:rsid w:val="00CF403F"/>
    <w:rsid w:val="00CF495C"/>
    <w:rsid w:val="00CF4ADB"/>
    <w:rsid w:val="00CF505F"/>
    <w:rsid w:val="00CF5A9B"/>
    <w:rsid w:val="00CF5CA9"/>
    <w:rsid w:val="00CF5E68"/>
    <w:rsid w:val="00D00F8B"/>
    <w:rsid w:val="00D0252B"/>
    <w:rsid w:val="00D03978"/>
    <w:rsid w:val="00D0770F"/>
    <w:rsid w:val="00D11E73"/>
    <w:rsid w:val="00D13BDE"/>
    <w:rsid w:val="00D15D74"/>
    <w:rsid w:val="00D15EAF"/>
    <w:rsid w:val="00D17C70"/>
    <w:rsid w:val="00D26871"/>
    <w:rsid w:val="00D32255"/>
    <w:rsid w:val="00D328EF"/>
    <w:rsid w:val="00D334AC"/>
    <w:rsid w:val="00D34A7F"/>
    <w:rsid w:val="00D36ED6"/>
    <w:rsid w:val="00D40412"/>
    <w:rsid w:val="00D40A70"/>
    <w:rsid w:val="00D42514"/>
    <w:rsid w:val="00D4343C"/>
    <w:rsid w:val="00D445C3"/>
    <w:rsid w:val="00D459C3"/>
    <w:rsid w:val="00D4623A"/>
    <w:rsid w:val="00D47B95"/>
    <w:rsid w:val="00D529F2"/>
    <w:rsid w:val="00D5318E"/>
    <w:rsid w:val="00D53315"/>
    <w:rsid w:val="00D5403E"/>
    <w:rsid w:val="00D548B7"/>
    <w:rsid w:val="00D56E6A"/>
    <w:rsid w:val="00D5728E"/>
    <w:rsid w:val="00D609FD"/>
    <w:rsid w:val="00D60CD7"/>
    <w:rsid w:val="00D61B7B"/>
    <w:rsid w:val="00D621FD"/>
    <w:rsid w:val="00D632C3"/>
    <w:rsid w:val="00D63465"/>
    <w:rsid w:val="00D638D4"/>
    <w:rsid w:val="00D65EB8"/>
    <w:rsid w:val="00D72209"/>
    <w:rsid w:val="00D73C9C"/>
    <w:rsid w:val="00D77CBE"/>
    <w:rsid w:val="00D819BE"/>
    <w:rsid w:val="00D84FD3"/>
    <w:rsid w:val="00D86DC2"/>
    <w:rsid w:val="00D87F2B"/>
    <w:rsid w:val="00D90A93"/>
    <w:rsid w:val="00D9499E"/>
    <w:rsid w:val="00DA41E2"/>
    <w:rsid w:val="00DA45BF"/>
    <w:rsid w:val="00DB0332"/>
    <w:rsid w:val="00DB5612"/>
    <w:rsid w:val="00DC1B08"/>
    <w:rsid w:val="00DC30BD"/>
    <w:rsid w:val="00DC4484"/>
    <w:rsid w:val="00DC5EFB"/>
    <w:rsid w:val="00DD0620"/>
    <w:rsid w:val="00DD1647"/>
    <w:rsid w:val="00DD1BD7"/>
    <w:rsid w:val="00DD312C"/>
    <w:rsid w:val="00DD5867"/>
    <w:rsid w:val="00DD747E"/>
    <w:rsid w:val="00DE25D4"/>
    <w:rsid w:val="00DE38E7"/>
    <w:rsid w:val="00DF096B"/>
    <w:rsid w:val="00DF24CD"/>
    <w:rsid w:val="00DF37A5"/>
    <w:rsid w:val="00DF4BF3"/>
    <w:rsid w:val="00DF5CBE"/>
    <w:rsid w:val="00DF5E3E"/>
    <w:rsid w:val="00DF6D8A"/>
    <w:rsid w:val="00DF798A"/>
    <w:rsid w:val="00E01E93"/>
    <w:rsid w:val="00E03965"/>
    <w:rsid w:val="00E06C03"/>
    <w:rsid w:val="00E07ACB"/>
    <w:rsid w:val="00E13C29"/>
    <w:rsid w:val="00E14D63"/>
    <w:rsid w:val="00E17F94"/>
    <w:rsid w:val="00E23424"/>
    <w:rsid w:val="00E2348D"/>
    <w:rsid w:val="00E239BD"/>
    <w:rsid w:val="00E26404"/>
    <w:rsid w:val="00E340BD"/>
    <w:rsid w:val="00E37E88"/>
    <w:rsid w:val="00E41C24"/>
    <w:rsid w:val="00E525CE"/>
    <w:rsid w:val="00E5315F"/>
    <w:rsid w:val="00E549F6"/>
    <w:rsid w:val="00E61412"/>
    <w:rsid w:val="00E66792"/>
    <w:rsid w:val="00E667C3"/>
    <w:rsid w:val="00E66BA0"/>
    <w:rsid w:val="00E67863"/>
    <w:rsid w:val="00E709F5"/>
    <w:rsid w:val="00E71EDF"/>
    <w:rsid w:val="00E76C3E"/>
    <w:rsid w:val="00E83C87"/>
    <w:rsid w:val="00E843A2"/>
    <w:rsid w:val="00E926E0"/>
    <w:rsid w:val="00EA2E01"/>
    <w:rsid w:val="00EA4053"/>
    <w:rsid w:val="00EB0AAD"/>
    <w:rsid w:val="00EB5C3D"/>
    <w:rsid w:val="00EC335B"/>
    <w:rsid w:val="00EC42F2"/>
    <w:rsid w:val="00EC4C61"/>
    <w:rsid w:val="00EC766A"/>
    <w:rsid w:val="00ED320D"/>
    <w:rsid w:val="00ED36F0"/>
    <w:rsid w:val="00ED596C"/>
    <w:rsid w:val="00ED62D5"/>
    <w:rsid w:val="00EE194A"/>
    <w:rsid w:val="00EE2F94"/>
    <w:rsid w:val="00EE5069"/>
    <w:rsid w:val="00EE55F0"/>
    <w:rsid w:val="00EE69F1"/>
    <w:rsid w:val="00EF1240"/>
    <w:rsid w:val="00EF21B9"/>
    <w:rsid w:val="00F017EC"/>
    <w:rsid w:val="00F0183A"/>
    <w:rsid w:val="00F04374"/>
    <w:rsid w:val="00F05DF1"/>
    <w:rsid w:val="00F05E82"/>
    <w:rsid w:val="00F06126"/>
    <w:rsid w:val="00F07768"/>
    <w:rsid w:val="00F12867"/>
    <w:rsid w:val="00F1373E"/>
    <w:rsid w:val="00F1463A"/>
    <w:rsid w:val="00F1524E"/>
    <w:rsid w:val="00F153F0"/>
    <w:rsid w:val="00F209A9"/>
    <w:rsid w:val="00F30BC9"/>
    <w:rsid w:val="00F33353"/>
    <w:rsid w:val="00F34BFF"/>
    <w:rsid w:val="00F35E54"/>
    <w:rsid w:val="00F37436"/>
    <w:rsid w:val="00F44F89"/>
    <w:rsid w:val="00F46971"/>
    <w:rsid w:val="00F46C64"/>
    <w:rsid w:val="00F47C92"/>
    <w:rsid w:val="00F503B8"/>
    <w:rsid w:val="00F605C9"/>
    <w:rsid w:val="00F60C6B"/>
    <w:rsid w:val="00F64431"/>
    <w:rsid w:val="00F654D7"/>
    <w:rsid w:val="00F67B19"/>
    <w:rsid w:val="00F72B02"/>
    <w:rsid w:val="00F7343D"/>
    <w:rsid w:val="00F758F8"/>
    <w:rsid w:val="00F76FA1"/>
    <w:rsid w:val="00F81EE7"/>
    <w:rsid w:val="00F84659"/>
    <w:rsid w:val="00F85DFA"/>
    <w:rsid w:val="00F91006"/>
    <w:rsid w:val="00F91D4B"/>
    <w:rsid w:val="00F93136"/>
    <w:rsid w:val="00F9550A"/>
    <w:rsid w:val="00F9576B"/>
    <w:rsid w:val="00FA1A3C"/>
    <w:rsid w:val="00FA4499"/>
    <w:rsid w:val="00FA4D14"/>
    <w:rsid w:val="00FA5C1D"/>
    <w:rsid w:val="00FA70E6"/>
    <w:rsid w:val="00FB08F9"/>
    <w:rsid w:val="00FB1E27"/>
    <w:rsid w:val="00FC1ED0"/>
    <w:rsid w:val="00FC6165"/>
    <w:rsid w:val="00FC6595"/>
    <w:rsid w:val="00FD19DA"/>
    <w:rsid w:val="00FD27C6"/>
    <w:rsid w:val="00FE0ACB"/>
    <w:rsid w:val="00FE3B82"/>
    <w:rsid w:val="00FF2153"/>
    <w:rsid w:val="00FF25B5"/>
    <w:rsid w:val="00FF3065"/>
    <w:rsid w:val="00FF7B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uiPriority w:val="9"/>
    <w:qFormat/>
    <w:rsid w:val="001D0639"/>
    <w:pPr>
      <w:keepNext/>
      <w:numPr>
        <w:numId w:val="8"/>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8"/>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8"/>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8"/>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2"/>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uiPriority w:val="9"/>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1"/>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3"/>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4"/>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 w:type="character" w:styleId="CodeHTML">
    <w:name w:val="HTML Code"/>
    <w:basedOn w:val="Policepardfaut"/>
    <w:uiPriority w:val="99"/>
    <w:semiHidden/>
    <w:unhideWhenUsed/>
    <w:rsid w:val="0010422F"/>
    <w:rPr>
      <w:rFonts w:ascii="Courier New" w:eastAsia="Times New Roman" w:hAnsi="Courier New" w:cs="Courier New"/>
      <w:sz w:val="20"/>
      <w:szCs w:val="20"/>
    </w:rPr>
  </w:style>
  <w:style w:type="character" w:styleId="Accentuation">
    <w:name w:val="Emphasis"/>
    <w:basedOn w:val="Policepardfaut"/>
    <w:uiPriority w:val="20"/>
    <w:qFormat/>
    <w:rsid w:val="00DD1647"/>
    <w:rPr>
      <w:i/>
      <w:iCs/>
    </w:rPr>
  </w:style>
  <w:style w:type="character" w:styleId="CitationHTML">
    <w:name w:val="HTML Cite"/>
    <w:basedOn w:val="Policepardfaut"/>
    <w:uiPriority w:val="99"/>
    <w:semiHidden/>
    <w:unhideWhenUsed/>
    <w:rsid w:val="00F1373E"/>
    <w:rPr>
      <w:i/>
      <w:iCs/>
    </w:rPr>
  </w:style>
  <w:style w:type="table" w:styleId="Grillemoyenne1">
    <w:name w:val="Medium Grid 1"/>
    <w:basedOn w:val="TableauNormal"/>
    <w:uiPriority w:val="67"/>
    <w:rsid w:val="00D03978"/>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uiPriority w:val="9"/>
    <w:qFormat/>
    <w:rsid w:val="001D0639"/>
    <w:pPr>
      <w:keepNext/>
      <w:numPr>
        <w:numId w:val="8"/>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8"/>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8"/>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8"/>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2"/>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uiPriority w:val="9"/>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1"/>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3"/>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4"/>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 w:type="character" w:styleId="CodeHTML">
    <w:name w:val="HTML Code"/>
    <w:basedOn w:val="Policepardfaut"/>
    <w:uiPriority w:val="99"/>
    <w:semiHidden/>
    <w:unhideWhenUsed/>
    <w:rsid w:val="0010422F"/>
    <w:rPr>
      <w:rFonts w:ascii="Courier New" w:eastAsia="Times New Roman" w:hAnsi="Courier New" w:cs="Courier New"/>
      <w:sz w:val="20"/>
      <w:szCs w:val="20"/>
    </w:rPr>
  </w:style>
  <w:style w:type="character" w:styleId="Accentuation">
    <w:name w:val="Emphasis"/>
    <w:basedOn w:val="Policepardfaut"/>
    <w:uiPriority w:val="20"/>
    <w:qFormat/>
    <w:rsid w:val="00DD1647"/>
    <w:rPr>
      <w:i/>
      <w:iCs/>
    </w:rPr>
  </w:style>
  <w:style w:type="character" w:styleId="CitationHTML">
    <w:name w:val="HTML Cite"/>
    <w:basedOn w:val="Policepardfaut"/>
    <w:uiPriority w:val="99"/>
    <w:semiHidden/>
    <w:unhideWhenUsed/>
    <w:rsid w:val="00F1373E"/>
    <w:rPr>
      <w:i/>
      <w:iCs/>
    </w:rPr>
  </w:style>
  <w:style w:type="table" w:styleId="Grillemoyenne1">
    <w:name w:val="Medium Grid 1"/>
    <w:basedOn w:val="TableauNormal"/>
    <w:uiPriority w:val="67"/>
    <w:rsid w:val="00D03978"/>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421">
      <w:bodyDiv w:val="1"/>
      <w:marLeft w:val="0"/>
      <w:marRight w:val="0"/>
      <w:marTop w:val="0"/>
      <w:marBottom w:val="0"/>
      <w:divBdr>
        <w:top w:val="none" w:sz="0" w:space="0" w:color="auto"/>
        <w:left w:val="none" w:sz="0" w:space="0" w:color="auto"/>
        <w:bottom w:val="none" w:sz="0" w:space="0" w:color="auto"/>
        <w:right w:val="none" w:sz="0" w:space="0" w:color="auto"/>
      </w:divBdr>
    </w:div>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257493353">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188373704">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263803942">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860973921">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14089364">
      <w:bodyDiv w:val="1"/>
      <w:marLeft w:val="0"/>
      <w:marRight w:val="0"/>
      <w:marTop w:val="0"/>
      <w:marBottom w:val="0"/>
      <w:divBdr>
        <w:top w:val="none" w:sz="0" w:space="0" w:color="auto"/>
        <w:left w:val="none" w:sz="0" w:space="0" w:color="auto"/>
        <w:bottom w:val="none" w:sz="0" w:space="0" w:color="auto"/>
        <w:right w:val="none" w:sz="0" w:space="0" w:color="auto"/>
      </w:divBdr>
    </w:div>
    <w:div w:id="2115125406">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emf"/><Relationship Id="rId26" Type="http://schemas.microsoft.com/office/2007/relationships/hdphoto" Target="media/hdphoto2.wdp"/><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yperlink" Target="http://www.ietf.org/rfc.html" TargetMode="External"/><Relationship Id="rId17" Type="http://schemas.openxmlformats.org/officeDocument/2006/relationships/oleObject" Target="embeddings/oleObject2.bin"/><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microsoft.com/office/2007/relationships/hdphoto" Target="media/hdphoto1.wdp"/><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9.jpeg"/><Relationship Id="rId28"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oleObject" Target="embeddings/oleObject3.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hyperlink" Target="http://www.wireshark.org/download.html" TargetMode="External"/><Relationship Id="rId27" Type="http://schemas.openxmlformats.org/officeDocument/2006/relationships/header" Target="header1.xml"/><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03143-0BD9-43C5-AB4B-B8354ED12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1148</TotalTime>
  <Pages>13</Pages>
  <Words>2628</Words>
  <Characters>14457</Characters>
  <Application>Microsoft Office Word</Application>
  <DocSecurity>0</DocSecurity>
  <Lines>120</Lines>
  <Paragraphs>34</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17051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92</cp:revision>
  <cp:lastPrinted>2013-04-11T09:49:00Z</cp:lastPrinted>
  <dcterms:created xsi:type="dcterms:W3CDTF">2013-04-04T13:01:00Z</dcterms:created>
  <dcterms:modified xsi:type="dcterms:W3CDTF">2013-04-11T11:04:00Z</dcterms:modified>
</cp:coreProperties>
</file>